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58BAD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596E20F">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55893D9">
            <w:pPr>
              <w:pStyle w:val="19"/>
              <w:framePr w:wrap="notBeside" w:vAnchor="page" w:hAnchor="page" w:x="1372" w:y="568"/>
              <w:tabs>
                <w:tab w:val="clear" w:pos="4153"/>
                <w:tab w:val="clear" w:pos="8306"/>
              </w:tabs>
              <w:spacing w:line="240" w:lineRule="auto"/>
              <w:ind w:left="3"/>
              <w:jc w:val="left"/>
              <w:rPr>
                <w:rFonts w:ascii="黑体" w:hAnsi="黑体" w:eastAsia="黑体"/>
                <w:sz w:val="21"/>
                <w:szCs w:val="21"/>
              </w:rPr>
            </w:pPr>
          </w:p>
        </w:tc>
      </w:tr>
      <w:tr w14:paraId="08227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B7F6592">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0F533AA1">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p>
        </w:tc>
      </w:tr>
    </w:tbl>
    <w:tbl>
      <w:tblPr>
        <w:tblStyle w:val="29"/>
        <w:tblpPr w:leftFromText="181" w:rightFromText="181" w:horzAnchor="margin" w:tblpX="3857" w:tblpY="56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4990"/>
      </w:tblGrid>
      <w:tr w14:paraId="3A260D0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128" w:hRule="atLeast"/>
        </w:trPr>
        <w:tc>
          <w:tcPr>
            <w:tcW w:w="4990" w:type="dxa"/>
          </w:tcPr>
          <w:p w14:paraId="178D843C">
            <w:pPr>
              <w:pStyle w:val="52"/>
              <w:framePr w:w="0" w:hRule="auto" w:wrap="auto" w:vAnchor="margin" w:hAnchor="text" w:xAlign="left" w:yAlign="inline"/>
              <w:ind w:firstLine="420"/>
            </w:pPr>
            <w:bookmarkStart w:id="0" w:name="_Hlk26473981"/>
            <w:r>
              <w:fldChar w:fldCharType="begin">
                <w:ffData>
                  <w:name w:val="c1"/>
                  <w:enabled/>
                  <w:calcOnExit w:val="0"/>
                  <w:textInput>
                    <w:maxLength w:val="8"/>
                  </w:textInput>
                </w:ffData>
              </w:fldChar>
            </w:r>
            <w:bookmarkStart w:id="1" w:name="c1"/>
            <w:r>
              <w:instrText xml:space="preserve"> FORMTEXT </w:instrText>
            </w:r>
            <w:r>
              <w:fldChar w:fldCharType="separate"/>
            </w:r>
            <w:r>
              <w:rPr>
                <w:rFonts w:hint="eastAsia"/>
              </w:rPr>
              <w:t>ZY</w:t>
            </w:r>
            <w:r>
              <w:fldChar w:fldCharType="end"/>
            </w:r>
            <w:bookmarkEnd w:id="1"/>
          </w:p>
        </w:tc>
      </w:tr>
    </w:tbl>
    <w:p w14:paraId="5AC3E45A">
      <w:pPr>
        <w:pStyle w:val="53"/>
        <w:framePr w:w="9639" w:h="624" w:hRule="exact" w:hSpace="181" w:vSpace="181" w:wrap="around" w:hAnchor="page" w:x="1305" w:y="2269"/>
        <w:rPr>
          <w:rFonts w:ascii="黑体" w:hAnsi="黑体" w:eastAsia="黑体"/>
          <w:b w:val="0"/>
          <w:bCs w:val="0"/>
          <w:w w:val="100"/>
          <w:sz w:val="48"/>
          <w:szCs w:val="48"/>
        </w:rPr>
      </w:pPr>
      <w:r>
        <w:rPr>
          <w:rFonts w:hint="eastAsia" w:ascii="黑体" w:hAnsi="黑体" w:eastAsia="黑体"/>
          <w:b w:val="0"/>
          <w:bCs w:val="0"/>
          <w:w w:val="100"/>
          <w:sz w:val="48"/>
          <w:szCs w:val="48"/>
        </w:rPr>
        <w:t>中华人民共和国中医药行业标准</w:t>
      </w:r>
    </w:p>
    <w:bookmarkEnd w:id="0"/>
    <w:p w14:paraId="1D8DE826">
      <w:pPr>
        <w:pStyle w:val="198"/>
        <w:rPr>
          <w:lang w:val="fr-FR"/>
        </w:rPr>
      </w:pPr>
      <w:r>
        <w:fldChar w:fldCharType="begin">
          <w:ffData>
            <w:name w:val="文字1"/>
            <w:enabled/>
            <w:calcOnExit w:val="0"/>
            <w:textInput>
              <w:default w:val="XX/T"/>
            </w:textInput>
          </w:ffData>
        </w:fldChar>
      </w:r>
      <w:bookmarkStart w:id="2" w:name="文字1"/>
      <w:r>
        <w:rPr>
          <w:lang w:val="fr-FR"/>
        </w:rPr>
        <w:instrText xml:space="preserve"> FORMTEXT </w:instrText>
      </w:r>
      <w:r>
        <w:fldChar w:fldCharType="separate"/>
      </w:r>
      <w:r>
        <w:rPr>
          <w:rFonts w:hint="eastAsia"/>
          <w:lang w:val="fr-FR"/>
        </w:rPr>
        <w:t>ZY</w:t>
      </w:r>
      <w:r>
        <w:rPr>
          <w:lang w:val="fr-FR"/>
        </w:rPr>
        <w:t>/T</w:t>
      </w:r>
      <w:r>
        <w:fldChar w:fldCharType="end"/>
      </w:r>
      <w:bookmarkEnd w:id="2"/>
      <w:r>
        <w:rPr>
          <w:lang w:val="fr-FR"/>
        </w:rPr>
        <w:t xml:space="preserve"> </w:t>
      </w:r>
      <w:r>
        <w:rPr>
          <w:rFonts w:hint="eastAsia" w:ascii="黑体" w:hAnsi="黑体" w:eastAsia="黑体" w:cs="黑体"/>
        </w:rPr>
        <w:fldChar w:fldCharType="begin">
          <w:ffData>
            <w:name w:val="StdNo1"/>
            <w:enabled/>
            <w:calcOnExit w:val="0"/>
            <w:textInput>
              <w:default w:val="XXXXX"/>
            </w:textInput>
          </w:ffData>
        </w:fldChar>
      </w:r>
      <w:bookmarkStart w:id="3" w:name="StdNo1"/>
      <w:r>
        <w:rPr>
          <w:rFonts w:hint="eastAsia" w:ascii="黑体" w:hAnsi="黑体" w:eastAsia="黑体" w:cs="黑体"/>
        </w:rPr>
        <w:instrText xml:space="preserve">FORMTEXT</w:instrText>
      </w:r>
      <w:r>
        <w:rPr>
          <w:rFonts w:hint="eastAsia" w:ascii="黑体" w:hAnsi="黑体" w:eastAsia="黑体" w:cs="黑体"/>
        </w:rPr>
        <w:fldChar w:fldCharType="separate"/>
      </w:r>
      <w:r>
        <w:rPr>
          <w:rFonts w:hint="eastAsia" w:ascii="黑体" w:hAnsi="黑体" w:eastAsia="黑体" w:cs="黑体"/>
        </w:rPr>
        <w:t>XXXXX</w:t>
      </w:r>
      <w:r>
        <w:rPr>
          <w:rFonts w:hint="eastAsia" w:ascii="黑体" w:hAnsi="黑体" w:eastAsia="黑体" w:cs="黑体"/>
        </w:rPr>
        <w:fldChar w:fldCharType="end"/>
      </w:r>
      <w:bookmarkEnd w:id="3"/>
      <w:r>
        <w:rPr>
          <w:rFonts w:hint="eastAsia" w:ascii="黑体" w:hAnsi="黑体" w:eastAsia="黑体" w:cs="黑体"/>
        </w:rPr>
        <w:t>—</w:t>
      </w:r>
      <w:r>
        <w:rPr>
          <w:rFonts w:hint="eastAsia" w:ascii="黑体" w:hAnsi="黑体" w:eastAsia="黑体" w:cs="黑体"/>
        </w:rPr>
        <w:fldChar w:fldCharType="begin">
          <w:ffData>
            <w:name w:val="StdNo2"/>
            <w:enabled/>
            <w:calcOnExit w:val="0"/>
            <w:textInput>
              <w:default w:val="XXXX"/>
              <w:maxLength w:val="4"/>
            </w:textInput>
          </w:ffData>
        </w:fldChar>
      </w:r>
      <w:bookmarkStart w:id="4" w:name="StdNo2"/>
      <w:r>
        <w:rPr>
          <w:rFonts w:hint="eastAsia" w:ascii="黑体" w:hAnsi="黑体" w:eastAsia="黑体" w:cs="黑体"/>
        </w:rPr>
        <w:instrText xml:space="preserve">FORMTEXT</w:instrText>
      </w:r>
      <w:r>
        <w:rPr>
          <w:rFonts w:hint="eastAsia" w:ascii="黑体" w:hAnsi="黑体" w:eastAsia="黑体" w:cs="黑体"/>
        </w:rPr>
        <w:fldChar w:fldCharType="separate"/>
      </w:r>
      <w:r>
        <w:rPr>
          <w:rFonts w:hint="eastAsia" w:ascii="黑体" w:hAnsi="黑体" w:eastAsia="黑体" w:cs="黑体"/>
        </w:rPr>
        <w:t>XXXX</w:t>
      </w:r>
      <w:r>
        <w:rPr>
          <w:rFonts w:hint="eastAsia" w:ascii="黑体" w:hAnsi="黑体" w:eastAsia="黑体" w:cs="黑体"/>
        </w:rPr>
        <w:fldChar w:fldCharType="end"/>
      </w:r>
      <w:bookmarkEnd w:id="4"/>
    </w:p>
    <w:p w14:paraId="5A9B9809">
      <w:pPr>
        <w:pStyle w:val="199"/>
        <w:rPr>
          <w:rFonts w:hAnsi="黑体"/>
          <w:lang w:val="fr-FR"/>
        </w:rPr>
      </w:pPr>
      <w:r>
        <w:rPr>
          <w:rFonts w:hAnsi="黑体"/>
        </w:rPr>
        <w:fldChar w:fldCharType="begin">
          <w:ffData>
            <w:name w:val="OSTD_CODE"/>
            <w:enabled/>
            <w:calcOnExit w:val="0"/>
            <w:textInput>
              <w:default w:val="部分代替ZY/T 001.1-1994"/>
            </w:textInput>
          </w:ffData>
        </w:fldChar>
      </w:r>
      <w:bookmarkStart w:id="5" w:name="OSTD_CODE"/>
      <w:r>
        <w:rPr>
          <w:rFonts w:hAnsi="黑体"/>
        </w:rPr>
        <w:instrText xml:space="preserve"> FORMTEXT </w:instrText>
      </w:r>
      <w:r>
        <w:rPr>
          <w:rFonts w:hAnsi="黑体"/>
        </w:rPr>
        <w:fldChar w:fldCharType="separate"/>
      </w:r>
      <w:r>
        <w:rPr>
          <w:rFonts w:hint="eastAsia" w:hAnsi="黑体"/>
          <w:lang w:val="en-US" w:eastAsia="zh-CN"/>
        </w:rPr>
        <w:t xml:space="preserve">       </w:t>
      </w:r>
      <w:r>
        <w:rPr>
          <w:rFonts w:hAnsi="黑体"/>
        </w:rPr>
        <w:fldChar w:fldCharType="end"/>
      </w:r>
      <w:bookmarkEnd w:id="5"/>
    </w:p>
    <w:p w14:paraId="0BB05D70">
      <w:pPr>
        <w:spacing w:line="240" w:lineRule="auto"/>
        <w:rPr>
          <w:rFonts w:ascii="黑体" w:hAnsi="黑体" w:eastAsia="黑体"/>
          <w:kern w:val="0"/>
          <w:sz w:val="10"/>
          <w:szCs w:val="10"/>
          <w:lang w:val="fr-FR"/>
        </w:rPr>
      </w:pPr>
      <w:r>
        <w:rPr>
          <w:rFonts w:ascii="黑体" w:hAnsi="黑体" w:eastAsia="黑体"/>
          <w:kern w:val="0"/>
          <w:sz w:val="10"/>
          <w:szCs w:val="10"/>
        </w:rPr>
        <w:pict>
          <v:line id="_x0000_s1026" o:spid="_x0000_s1026" o:spt="20" style="position:absolute;left:0pt;margin-left:70.9pt;margin-top:212.65pt;height:0pt;width:481.9pt;mso-position-horizontal-relative:page;mso-position-vertical-relative:page;z-index:251659264;mso-width-relative:page;mso-height-relative:page;"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path arrowok="t"/>
            <v:fill focussize="0,0"/>
            <v:stroke/>
            <v:imagedata o:title=""/>
            <o:lock v:ext="edit"/>
          </v:line>
        </w:pict>
      </w:r>
    </w:p>
    <w:p w14:paraId="500E8819">
      <w:pPr>
        <w:pStyle w:val="53"/>
        <w:framePr w:w="9639" w:h="6976" w:hRule="exact" w:hSpace="0" w:vSpace="0" w:wrap="around" w:hAnchor="page" w:y="6408"/>
        <w:jc w:val="center"/>
        <w:rPr>
          <w:rFonts w:ascii="黑体" w:hAnsi="黑体" w:eastAsia="黑体"/>
          <w:b w:val="0"/>
          <w:bCs w:val="0"/>
          <w:w w:val="100"/>
          <w:lang w:val="fr-FR"/>
        </w:rPr>
      </w:pPr>
    </w:p>
    <w:p w14:paraId="426E278B">
      <w:pPr>
        <w:pStyle w:val="200"/>
        <w:framePr w:h="6974" w:hRule="exact" w:wrap="around" w:x="1419" w:anchorLock="1"/>
      </w:pPr>
      <w:r>
        <w:rPr>
          <w:rFonts w:hint="eastAsia" w:ascii="Times New Roman"/>
        </w:rPr>
        <w:fldChar w:fldCharType="begin">
          <w:ffData>
            <w:name w:val="StdName"/>
            <w:enabled/>
            <w:calcOnExit w:val="0"/>
            <w:textInput>
              <w:default w:val="点击此处添加标准名称"/>
            </w:textInput>
          </w:ffData>
        </w:fldChar>
      </w:r>
      <w:bookmarkStart w:id="6" w:name="StdName"/>
      <w:r>
        <w:rPr>
          <w:rFonts w:hint="eastAsia" w:ascii="Times New Roman"/>
        </w:rPr>
        <w:instrText xml:space="preserve">FORMTEXT</w:instrText>
      </w:r>
      <w:r>
        <w:rPr>
          <w:rFonts w:hint="eastAsia" w:ascii="Times New Roman"/>
        </w:rPr>
        <w:fldChar w:fldCharType="separate"/>
      </w:r>
      <w:r>
        <w:rPr>
          <w:rFonts w:hint="eastAsia" w:ascii="Times New Roman"/>
        </w:rPr>
        <w:t>点击此处添加标准名称</w:t>
      </w:r>
      <w:r>
        <w:rPr>
          <w:rFonts w:hint="eastAsia" w:ascii="Times New Roman"/>
        </w:rPr>
        <w:fldChar w:fldCharType="end"/>
      </w:r>
      <w:bookmarkEnd w:id="6"/>
    </w:p>
    <w:p w14:paraId="3D83A859">
      <w:pPr>
        <w:framePr w:w="9639" w:h="6974" w:hRule="exact" w:wrap="around" w:vAnchor="page" w:hAnchor="page" w:x="1419" w:y="6408" w:anchorLock="1"/>
      </w:pPr>
    </w:p>
    <w:p w14:paraId="55862679">
      <w:pPr>
        <w:pStyle w:val="128"/>
        <w:framePr w:w="9639" w:h="6974" w:hRule="exact" w:wrap="around" w:vAnchor="page" w:hAnchor="page" w:x="1419" w:y="6408" w:anchorLock="1"/>
        <w:textAlignment w:val="bottom"/>
        <w:rPr>
          <w:rFonts w:eastAsia="黑体"/>
          <w:szCs w:val="28"/>
        </w:rPr>
      </w:pPr>
      <w:r>
        <w:rPr>
          <w:rFonts w:hint="eastAsia" w:ascii="Times New Roman"/>
        </w:rPr>
        <w:fldChar w:fldCharType="begin">
          <w:ffData>
            <w:name w:val="StdName"/>
            <w:enabled/>
            <w:calcOnExit w:val="0"/>
            <w:textInput>
              <w:default w:val="点击此处添加标准名称"/>
            </w:textInput>
          </w:ffData>
        </w:fldChar>
      </w:r>
      <w:r>
        <w:rPr>
          <w:rFonts w:hint="eastAsia" w:ascii="Times New Roman"/>
        </w:rPr>
        <w:instrText xml:space="preserve">FORMTEXT</w:instrText>
      </w:r>
      <w:r>
        <w:rPr>
          <w:rFonts w:hint="eastAsia" w:ascii="Times New Roman"/>
        </w:rPr>
        <w:fldChar w:fldCharType="separate"/>
      </w:r>
      <w:r>
        <w:rPr>
          <w:rFonts w:hint="eastAsia" w:ascii="Times New Roman"/>
        </w:rPr>
        <w:t>点击此处添加标准</w:t>
      </w:r>
      <w:r>
        <w:rPr>
          <w:rFonts w:hint="eastAsia"/>
          <w:lang w:val="en-US" w:eastAsia="zh-CN"/>
        </w:rPr>
        <w:t>英文译名</w:t>
      </w:r>
      <w:r>
        <w:rPr>
          <w:rFonts w:hint="eastAsia" w:ascii="Times New Roman"/>
        </w:rPr>
        <w:fldChar w:fldCharType="end"/>
      </w:r>
    </w:p>
    <w:p w14:paraId="43B4F283">
      <w:pPr>
        <w:framePr w:w="9639" w:h="6974" w:hRule="exact" w:wrap="around" w:vAnchor="page" w:hAnchor="page" w:x="1419" w:y="6408" w:anchorLock="1"/>
        <w:spacing w:line="760" w:lineRule="exact"/>
        <w:ind w:left="-1418"/>
      </w:pPr>
    </w:p>
    <w:p w14:paraId="2972242D">
      <w:pPr>
        <w:pStyle w:val="128"/>
        <w:framePr w:w="9639" w:h="6974" w:hRule="exact" w:wrap="around" w:vAnchor="page" w:hAnchor="page" w:x="1419" w:y="6408" w:anchorLock="1"/>
        <w:textAlignment w:val="bottom"/>
        <w:rPr>
          <w:rFonts w:eastAsia="黑体"/>
          <w:szCs w:val="28"/>
        </w:rPr>
      </w:pPr>
    </w:p>
    <w:p w14:paraId="403881CA">
      <w:pPr>
        <w:pStyle w:val="128"/>
        <w:framePr w:w="9639" w:h="6974" w:hRule="exact" w:wrap="around" w:vAnchor="page" w:hAnchor="page" w:x="1419" w:y="6408" w:anchorLock="1"/>
        <w:spacing w:before="440" w:after="160"/>
        <w:textAlignment w:val="bottom"/>
        <w:rPr>
          <w:sz w:val="24"/>
          <w:szCs w:val="28"/>
        </w:rPr>
      </w:pPr>
      <w:r>
        <w:rPr>
          <w:rFonts w:hint="eastAsia"/>
        </w:rPr>
        <w:fldChar w:fldCharType="begin">
          <w:ffData>
            <w:name w:val="LB"/>
            <w:enabled/>
            <w:calcOnExit w:val="0"/>
            <w:ddList>
              <w:listEntry w:val="文稿版次选择"/>
              <w:listEntry w:val="（工作组讨论稿）"/>
              <w:listEntry w:val="（征求意见稿）"/>
              <w:listEntry w:val="（送审讨论稿）"/>
              <w:listEntry w:val="（送审稿）"/>
              <w:listEntry w:val="（报批稿）"/>
            </w:ddList>
          </w:ffData>
        </w:fldChar>
      </w:r>
      <w:bookmarkStart w:id="7" w:name="LB"/>
      <w:r>
        <w:rPr>
          <w:rFonts w:hint="eastAsia"/>
        </w:rPr>
        <w:instrText xml:space="preserve">FORMDROPDOWN</w:instrText>
      </w:r>
      <w:r>
        <w:rPr>
          <w:rFonts w:hint="eastAsia"/>
        </w:rPr>
        <w:fldChar w:fldCharType="separate"/>
      </w:r>
      <w:r>
        <w:rPr>
          <w:rFonts w:hint="eastAsia"/>
        </w:rPr>
        <w:fldChar w:fldCharType="end"/>
      </w:r>
      <w:bookmarkEnd w:id="7"/>
    </w:p>
    <w:p w14:paraId="76157179">
      <w:pPr>
        <w:pStyle w:val="128"/>
        <w:framePr w:w="9639" w:h="6974" w:hRule="exact" w:wrap="around" w:vAnchor="page" w:hAnchor="page" w:x="1419" w:y="6408" w:anchorLock="1"/>
        <w:spacing w:before="180" w:line="240" w:lineRule="atLeast"/>
        <w:jc w:val="center"/>
        <w:textAlignment w:val="bottom"/>
        <w:rPr>
          <w:sz w:val="21"/>
          <w:szCs w:val="28"/>
        </w:rPr>
      </w:pPr>
      <w:r>
        <w:rPr>
          <w:rFonts w:hint="eastAsia"/>
        </w:rPr>
        <w:fldChar w:fldCharType="begin">
          <w:ffData>
            <w:name w:val="WCRQ"/>
            <w:enabled/>
            <w:calcOnExit w:val="0"/>
            <w:textInput/>
          </w:ffData>
        </w:fldChar>
      </w:r>
      <w:bookmarkStart w:id="8" w:name="WCRQ"/>
      <w:r>
        <w:rPr>
          <w:rFonts w:hint="eastAsia"/>
        </w:rPr>
        <w:instrText xml:space="preserve">FORMTEXT</w:instrText>
      </w:r>
      <w:r>
        <w:rPr>
          <w:rFonts w:hint="eastAsia"/>
        </w:rPr>
        <w:fldChar w:fldCharType="separate"/>
      </w:r>
      <w:r>
        <w:t>     </w:t>
      </w:r>
      <w:r>
        <w:rPr>
          <w:rFonts w:hint="eastAsia"/>
        </w:rPr>
        <w:fldChar w:fldCharType="end"/>
      </w:r>
      <w:bookmarkEnd w:id="8"/>
    </w:p>
    <w:p w14:paraId="2D5564AA">
      <w:pPr>
        <w:pStyle w:val="128"/>
        <w:framePr w:w="9639" w:h="6974" w:hRule="exact" w:wrap="around" w:vAnchor="page" w:hAnchor="page" w:x="1419" w:y="6408" w:anchorLock="1"/>
        <w:spacing w:beforeLines="300" w:afterLines="30" w:line="240" w:lineRule="auto"/>
        <w:textAlignment w:val="bottom"/>
        <w:rPr>
          <w:b/>
          <w:sz w:val="21"/>
          <w:szCs w:val="28"/>
        </w:rPr>
      </w:pPr>
    </w:p>
    <w:p w14:paraId="593770DF">
      <w:pPr>
        <w:pStyle w:val="59"/>
        <w:ind w:firstLine="420"/>
      </w:pPr>
    </w:p>
    <w:p w14:paraId="180F9F5B">
      <w:pPr>
        <w:pStyle w:val="59"/>
        <w:ind w:firstLine="420"/>
      </w:pPr>
    </w:p>
    <w:p w14:paraId="0560DDFC">
      <w:pPr>
        <w:pStyle w:val="196"/>
        <w:framePr w:wrap="around" w:y="14176"/>
      </w:pPr>
      <w:r>
        <w:rPr>
          <w:rFonts w:ascii="黑体"/>
        </w:rPr>
        <w:fldChar w:fldCharType="begin">
          <w:ffData>
            <w:name w:val="FY"/>
            <w:enabled/>
            <w:calcOnExit w:val="0"/>
            <w:textInput>
              <w:default w:val="XXXX"/>
              <w:maxLength w:val="4"/>
            </w:textInput>
          </w:ffData>
        </w:fldChar>
      </w:r>
      <w:bookmarkStart w:id="9" w:name="FY"/>
      <w:r>
        <w:rPr>
          <w:rFonts w:ascii="黑体"/>
        </w:rPr>
        <w:instrText xml:space="preserve">FORMTEXT</w:instrText>
      </w:r>
      <w:r>
        <w:rPr>
          <w:rFonts w:ascii="黑体"/>
        </w:rPr>
        <w:fldChar w:fldCharType="separate"/>
      </w:r>
      <w:r>
        <w:rPr>
          <w:rFonts w:ascii="黑体"/>
        </w:rPr>
        <w:t>XXXX</w:t>
      </w:r>
      <w:r>
        <w:rPr>
          <w:rFonts w:ascii="黑体"/>
        </w:rPr>
        <w:fldChar w:fldCharType="end"/>
      </w:r>
      <w:bookmarkEnd w:id="9"/>
      <w:r>
        <w:t xml:space="preserve"> </w:t>
      </w:r>
      <w:r>
        <w:rPr>
          <w:rFonts w:ascii="黑体"/>
        </w:rPr>
        <w:t>-</w:t>
      </w:r>
      <w:r>
        <w:t xml:space="preserve"> </w:t>
      </w:r>
      <w:r>
        <w:rPr>
          <w:rFonts w:hint="eastAsia" w:ascii="黑体"/>
        </w:rPr>
        <w:fldChar w:fldCharType="begin">
          <w:ffData>
            <w:name w:val="FM"/>
            <w:enabled/>
            <w:calcOnExit w:val="0"/>
            <w:textInput>
              <w:default w:val="XX"/>
              <w:maxLength w:val="2"/>
            </w:textInput>
          </w:ffData>
        </w:fldChar>
      </w:r>
      <w:bookmarkStart w:id="10" w:name="FM"/>
      <w:r>
        <w:rPr>
          <w:rFonts w:hint="eastAsia" w:ascii="黑体"/>
        </w:rPr>
        <w:instrText xml:space="preserve">FORMTEXT</w:instrText>
      </w:r>
      <w:r>
        <w:rPr>
          <w:rFonts w:hint="eastAsia" w:ascii="黑体"/>
        </w:rPr>
        <w:fldChar w:fldCharType="separate"/>
      </w:r>
      <w:r>
        <w:rPr>
          <w:rFonts w:hint="eastAsia" w:ascii="黑体"/>
        </w:rPr>
        <w:t>XX</w:t>
      </w:r>
      <w:r>
        <w:rPr>
          <w:rFonts w:hint="eastAsia" w:ascii="黑体"/>
        </w:rPr>
        <w:fldChar w:fldCharType="end"/>
      </w:r>
      <w:bookmarkEnd w:id="10"/>
      <w:r>
        <w:t xml:space="preserve"> </w:t>
      </w:r>
      <w:r>
        <w:rPr>
          <w:rFonts w:ascii="黑体"/>
        </w:rPr>
        <w:t>-</w:t>
      </w:r>
      <w:r>
        <w:t xml:space="preserve"> </w:t>
      </w:r>
      <w:r>
        <w:rPr>
          <w:rFonts w:hint="eastAsia" w:ascii="黑体"/>
        </w:rPr>
        <w:fldChar w:fldCharType="begin">
          <w:ffData>
            <w:name w:val="FM"/>
            <w:enabled/>
            <w:calcOnExit w:val="0"/>
            <w:textInput>
              <w:default w:val="XX"/>
              <w:maxLength w:val="2"/>
            </w:textInput>
          </w:ffData>
        </w:fldChar>
      </w:r>
      <w:r>
        <w:rPr>
          <w:rFonts w:hint="eastAsia" w:ascii="黑体"/>
        </w:rPr>
        <w:instrText xml:space="preserve">FORMTEXT</w:instrText>
      </w:r>
      <w:r>
        <w:rPr>
          <w:rFonts w:hint="eastAsia" w:ascii="黑体"/>
        </w:rPr>
        <w:fldChar w:fldCharType="separate"/>
      </w:r>
      <w:r>
        <w:rPr>
          <w:rFonts w:hint="eastAsia" w:ascii="黑体"/>
        </w:rPr>
        <w:t>XX</w:t>
      </w:r>
      <w:r>
        <w:rPr>
          <w:rFonts w:hint="eastAsia" w:ascii="黑体"/>
        </w:rPr>
        <w:fldChar w:fldCharType="end"/>
      </w:r>
      <w:r>
        <w:rPr>
          <w:rFonts w:hint="eastAsia"/>
        </w:rPr>
        <w:t>发布</w:t>
      </w:r>
    </w:p>
    <w:p w14:paraId="3A21A80E">
      <w:pPr>
        <w:pStyle w:val="197"/>
        <w:framePr w:wrap="around" w:y="14176"/>
      </w:pPr>
      <w:r>
        <w:rPr>
          <w:rFonts w:ascii="黑体"/>
        </w:rPr>
        <w:fldChar w:fldCharType="begin">
          <w:ffData>
            <w:name w:val="FY"/>
            <w:enabled/>
            <w:calcOnExit w:val="0"/>
            <w:textInput>
              <w:default w:val="XXXX"/>
              <w:maxLength w:val="4"/>
            </w:textInput>
          </w:ffData>
        </w:fldChar>
      </w:r>
      <w:r>
        <w:rPr>
          <w:rFonts w:ascii="黑体"/>
        </w:rPr>
        <w:instrText xml:space="preserve">FORMTEXT</w:instrText>
      </w:r>
      <w:r>
        <w:rPr>
          <w:rFonts w:ascii="黑体"/>
        </w:rPr>
        <w:fldChar w:fldCharType="separate"/>
      </w:r>
      <w:r>
        <w:rPr>
          <w:rFonts w:ascii="黑体"/>
        </w:rPr>
        <w:t>XXXX</w:t>
      </w:r>
      <w:r>
        <w:rPr>
          <w:rFonts w:ascii="黑体"/>
        </w:rPr>
        <w:fldChar w:fldCharType="end"/>
      </w:r>
      <w:r>
        <w:t xml:space="preserve"> </w:t>
      </w:r>
      <w:r>
        <w:rPr>
          <w:rFonts w:ascii="黑体"/>
        </w:rPr>
        <w:t>-</w:t>
      </w:r>
      <w:r>
        <w:t xml:space="preserve"> </w:t>
      </w:r>
      <w:r>
        <w:rPr>
          <w:rFonts w:hint="eastAsia" w:ascii="黑体"/>
        </w:rPr>
        <w:fldChar w:fldCharType="begin">
          <w:ffData>
            <w:name w:val="FM"/>
            <w:enabled/>
            <w:calcOnExit w:val="0"/>
            <w:textInput>
              <w:default w:val="XX"/>
              <w:maxLength w:val="2"/>
            </w:textInput>
          </w:ffData>
        </w:fldChar>
      </w:r>
      <w:r>
        <w:rPr>
          <w:rFonts w:hint="eastAsia" w:ascii="黑体"/>
        </w:rPr>
        <w:instrText xml:space="preserve">FORMTEXT</w:instrText>
      </w:r>
      <w:r>
        <w:rPr>
          <w:rFonts w:hint="eastAsia" w:ascii="黑体"/>
        </w:rPr>
        <w:fldChar w:fldCharType="separate"/>
      </w:r>
      <w:r>
        <w:rPr>
          <w:rFonts w:hint="eastAsia" w:ascii="黑体"/>
        </w:rPr>
        <w:t>XX</w:t>
      </w:r>
      <w:r>
        <w:rPr>
          <w:rFonts w:hint="eastAsia" w:ascii="黑体"/>
        </w:rPr>
        <w:fldChar w:fldCharType="end"/>
      </w:r>
      <w:r>
        <w:t xml:space="preserve"> </w:t>
      </w:r>
      <w:r>
        <w:rPr>
          <w:rFonts w:ascii="黑体"/>
        </w:rPr>
        <w:t>-</w:t>
      </w:r>
      <w:r>
        <w:t xml:space="preserve"> </w:t>
      </w:r>
      <w:r>
        <w:rPr>
          <w:rFonts w:hint="eastAsia" w:ascii="黑体"/>
        </w:rPr>
        <w:fldChar w:fldCharType="begin">
          <w:ffData>
            <w:name w:val="FM"/>
            <w:enabled/>
            <w:calcOnExit w:val="0"/>
            <w:textInput>
              <w:default w:val="XX"/>
              <w:maxLength w:val="2"/>
            </w:textInput>
          </w:ffData>
        </w:fldChar>
      </w:r>
      <w:r>
        <w:rPr>
          <w:rFonts w:hint="eastAsia" w:ascii="黑体"/>
        </w:rPr>
        <w:instrText xml:space="preserve">FORMTEXT</w:instrText>
      </w:r>
      <w:r>
        <w:rPr>
          <w:rFonts w:hint="eastAsia" w:ascii="黑体"/>
        </w:rPr>
        <w:fldChar w:fldCharType="separate"/>
      </w:r>
      <w:r>
        <w:rPr>
          <w:rFonts w:hint="eastAsia" w:ascii="黑体"/>
        </w:rPr>
        <w:t>XX</w:t>
      </w:r>
      <w:r>
        <w:rPr>
          <w:rFonts w:hint="eastAsia" w:ascii="黑体"/>
        </w:rPr>
        <w:fldChar w:fldCharType="end"/>
      </w:r>
      <w:r>
        <w:rPr>
          <w:rFonts w:hint="eastAsia"/>
        </w:rPr>
        <w:t>实施</w:t>
      </w:r>
    </w:p>
    <w:p w14:paraId="1B478DF1">
      <w:pPr>
        <w:pStyle w:val="154"/>
        <w:framePr w:h="584" w:hRule="exact" w:hSpace="181" w:vSpace="181" w:wrap="around" w:y="14800"/>
        <w:rPr>
          <w:rFonts w:hAnsi="黑体"/>
        </w:rPr>
      </w:pPr>
      <w:r>
        <w:rPr>
          <w:rFonts w:hint="eastAsia" w:ascii="方正小标宋简体" w:hAnsi="方正小标宋简体" w:eastAsia="方正小标宋简体" w:cs="方正小标宋简体"/>
          <w:w w:val="100"/>
          <w:sz w:val="28"/>
          <w:szCs w:val="28"/>
        </w:rPr>
        <w:t>国家中医药管理局</w:t>
      </w:r>
      <w:r>
        <w:rPr>
          <w:rFonts w:ascii="Times New Roman"/>
          <w:w w:val="100"/>
          <w:sz w:val="28"/>
          <w:szCs w:val="28"/>
        </w:rPr>
        <w:t>  </w:t>
      </w:r>
      <w:r>
        <w:rPr>
          <w:rStyle w:val="232"/>
          <w:rFonts w:hint="eastAsia" w:hAnsi="黑体"/>
          <w:position w:val="0"/>
        </w:rPr>
        <w:t>发</w:t>
      </w:r>
      <w:r>
        <w:rPr>
          <w:rStyle w:val="232"/>
          <w:rFonts w:hint="eastAsia" w:hAnsi="黑体"/>
          <w:spacing w:val="0"/>
          <w:position w:val="0"/>
        </w:rPr>
        <w:t>布</w:t>
      </w:r>
    </w:p>
    <w:p w14:paraId="6A11C020">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021" w:left="1134" w:header="1418" w:footer="1134" w:gutter="284"/>
          <w:cols w:space="425" w:num="1"/>
          <w:titlePg/>
          <w:docGrid w:linePitch="312" w:charSpace="0"/>
        </w:sectPr>
      </w:pPr>
      <w:r>
        <w:rPr>
          <w:rFonts w:ascii="宋体" w:hAnsi="宋体"/>
          <w:sz w:val="28"/>
          <w:szCs w:val="28"/>
        </w:rPr>
        <w:pict>
          <v:line id="_x0000_s2050" o:spid="_x0000_s2050" o:spt="20" style="position:absolute;left:0pt;margin-left:70.85pt;margin-top:728.6pt;height:0pt;width:481.9pt;mso-position-horizontal-relative:page;mso-position-vertical-relative:page;z-index:251660288;mso-width-relative:page;mso-height-relative:page;"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path arrowok="t"/>
            <v:fill focussize="0,0"/>
            <v:stroke/>
            <v:imagedata o:title=""/>
            <o:lock v:ext="edit"/>
            <w10:anchorlock/>
          </v:line>
        </w:pict>
      </w:r>
    </w:p>
    <w:p w14:paraId="36478961">
      <w:pPr>
        <w:pStyle w:val="94"/>
        <w:spacing w:after="360"/>
        <w:rPr>
          <w:rFonts w:hint="eastAsia"/>
        </w:rPr>
      </w:pPr>
      <w:r>
        <w:rPr>
          <w:rFonts w:hint="eastAsia"/>
          <w:spacing w:val="320"/>
        </w:rPr>
        <w:t>目</w:t>
      </w:r>
      <w:r>
        <w:rPr>
          <w:rFonts w:hint="eastAsia"/>
        </w:rPr>
        <w:t>次</w:t>
      </w:r>
    </w:p>
    <w:sdt>
      <w:sdtPr>
        <w:rPr>
          <w:rFonts w:ascii="宋体" w:hAnsi="宋体" w:eastAsia="宋体" w:cs="Times New Roman"/>
          <w:kern w:val="2"/>
          <w:sz w:val="21"/>
          <w:szCs w:val="21"/>
          <w:lang w:val="en-US" w:eastAsia="zh-CN" w:bidi="ar-SA"/>
        </w:rPr>
        <w:id w:val="147475808"/>
        <w15:color w:val="DBDBDB"/>
        <w:docPartObj>
          <w:docPartGallery w:val="Table of Contents"/>
          <w:docPartUnique/>
        </w:docPartObj>
      </w:sdtPr>
      <w:sdtEndPr>
        <w:rPr>
          <w:rFonts w:hint="eastAsia" w:ascii="黑体" w:hAnsi="Calibri" w:eastAsia="黑体" w:cs="Times New Roman"/>
          <w:kern w:val="2"/>
          <w:sz w:val="32"/>
          <w:szCs w:val="21"/>
          <w:lang w:val="en-US" w:eastAsia="zh-CN" w:bidi="ar-SA"/>
        </w:rPr>
      </w:sdtEndPr>
      <w:sdtContent>
        <w:p w14:paraId="4007C2EF">
          <w:pPr>
            <w:pStyle w:val="20"/>
            <w:tabs>
              <w:tab w:val="right" w:leader="dot" w:pos="9355"/>
              <w:tab w:val="clear" w:pos="9344"/>
            </w:tabs>
            <w:spacing w:before="78" w:after="78"/>
            <w:rPr>
              <w:rFonts w:hAnsi="宋体"/>
            </w:rPr>
          </w:pPr>
          <w:r>
            <w:rPr>
              <w:rFonts w:hint="eastAsia"/>
            </w:rPr>
            <w:fldChar w:fldCharType="begin" w:fldLock="1"/>
          </w:r>
          <w:r>
            <w:rPr>
              <w:rFonts w:hint="eastAsia"/>
            </w:rPr>
            <w:instrText xml:space="preserve"> TOC \h \z \t"前言、引言标题,1,参考文献、索引标题,1,章标题,1,参考文献,1,附录标识,1,一级条标题, 3,附录章标题, 3,附录一级条标题, 4" \* MERGEFORMAT </w:instrText>
          </w:r>
          <w:r>
            <w:rPr>
              <w:rFonts w:hint="eastAsia"/>
            </w:rPr>
            <w:fldChar w:fldCharType="separate"/>
          </w:r>
          <w:r>
            <w:rPr>
              <w:rFonts w:hint="eastAsia" w:hAnsi="宋体"/>
            </w:rPr>
            <w:fldChar w:fldCharType="begin"/>
          </w:r>
          <w:r>
            <w:rPr>
              <w:rFonts w:hint="eastAsia" w:hAnsi="宋体"/>
            </w:rPr>
            <w:instrText xml:space="preserve"> HYPERLINK \l _Toc30597 </w:instrText>
          </w:r>
          <w:r>
            <w:rPr>
              <w:rFonts w:hint="eastAsia" w:hAnsi="宋体"/>
            </w:rPr>
            <w:fldChar w:fldCharType="separate"/>
          </w:r>
          <w:r>
            <w:rPr>
              <w:rFonts w:hint="eastAsia" w:hAnsi="宋体"/>
            </w:rPr>
            <w:t>前言</w:t>
          </w:r>
          <w:bookmarkStart w:id="11" w:name="_Hlt57279047"/>
          <w:r>
            <w:rPr>
              <w:rFonts w:hAnsi="宋体"/>
            </w:rPr>
            <w:tab/>
          </w:r>
          <w:bookmarkEnd w:id="11"/>
          <w:r>
            <w:rPr>
              <w:rFonts w:hAnsi="宋体"/>
            </w:rPr>
            <w:fldChar w:fldCharType="begin"/>
          </w:r>
          <w:r>
            <w:rPr>
              <w:rFonts w:hAnsi="宋体"/>
            </w:rPr>
            <w:instrText xml:space="preserve"> PAGEREF _Toc30597 </w:instrText>
          </w:r>
          <w:r>
            <w:rPr>
              <w:rFonts w:hAnsi="宋体"/>
            </w:rPr>
            <w:fldChar w:fldCharType="separate"/>
          </w:r>
          <w:r>
            <w:rPr>
              <w:rFonts w:hAnsi="宋体"/>
            </w:rPr>
            <w:t>II</w:t>
          </w:r>
          <w:r>
            <w:rPr>
              <w:rFonts w:hAnsi="宋体"/>
            </w:rPr>
            <w:fldChar w:fldCharType="end"/>
          </w:r>
          <w:r>
            <w:rPr>
              <w:rFonts w:hint="eastAsia" w:hAnsi="宋体"/>
            </w:rPr>
            <w:fldChar w:fldCharType="end"/>
          </w:r>
        </w:p>
        <w:p w14:paraId="039052D9">
          <w:pPr>
            <w:pStyle w:val="20"/>
            <w:keepNext w:val="0"/>
            <w:keepLines w:val="0"/>
            <w:pageBreakBefore w:val="0"/>
            <w:widowControl w:val="0"/>
            <w:tabs>
              <w:tab w:val="right" w:leader="dot" w:pos="9355"/>
              <w:tab w:val="clear" w:pos="9344"/>
            </w:tabs>
            <w:kinsoku/>
            <w:wordWrap/>
            <w:overflowPunct/>
            <w:topLinePunct w:val="0"/>
            <w:autoSpaceDE/>
            <w:autoSpaceDN/>
            <w:bidi w:val="0"/>
            <w:adjustRightInd w:val="0"/>
            <w:snapToGrid/>
            <w:spacing w:line="240" w:lineRule="auto"/>
            <w:textAlignment w:val="auto"/>
            <w:rPr>
              <w:rFonts w:hAnsi="宋体"/>
            </w:rPr>
          </w:pPr>
          <w:r>
            <w:rPr>
              <w:rFonts w:hint="eastAsia" w:hAnsi="宋体"/>
            </w:rPr>
            <w:fldChar w:fldCharType="begin"/>
          </w:r>
          <w:r>
            <w:rPr>
              <w:rFonts w:hint="eastAsia" w:hAnsi="宋体"/>
            </w:rPr>
            <w:instrText xml:space="preserve"> HYPERLINK \l _Toc31909 </w:instrText>
          </w:r>
          <w:r>
            <w:rPr>
              <w:rFonts w:hint="eastAsia" w:hAnsi="宋体"/>
            </w:rPr>
            <w:fldChar w:fldCharType="separate"/>
          </w:r>
          <w:r>
            <w:rPr>
              <w:rFonts w:hint="eastAsia" w:hAnsi="宋体"/>
            </w:rPr>
            <w:t>引言</w:t>
          </w:r>
          <w:r>
            <w:rPr>
              <w:rFonts w:hAnsi="宋体"/>
            </w:rPr>
            <w:tab/>
          </w:r>
          <w:r>
            <w:rPr>
              <w:rFonts w:hAnsi="宋体"/>
            </w:rPr>
            <w:fldChar w:fldCharType="begin"/>
          </w:r>
          <w:r>
            <w:rPr>
              <w:rFonts w:hAnsi="宋体"/>
            </w:rPr>
            <w:instrText xml:space="preserve"> PAGEREF _Toc31909 </w:instrText>
          </w:r>
          <w:r>
            <w:rPr>
              <w:rFonts w:hAnsi="宋体"/>
            </w:rPr>
            <w:fldChar w:fldCharType="separate"/>
          </w:r>
          <w:r>
            <w:rPr>
              <w:rFonts w:hAnsi="宋体"/>
            </w:rPr>
            <w:t>III</w:t>
          </w:r>
          <w:r>
            <w:rPr>
              <w:rFonts w:hAnsi="宋体"/>
            </w:rPr>
            <w:fldChar w:fldCharType="end"/>
          </w:r>
          <w:r>
            <w:rPr>
              <w:rFonts w:hint="eastAsia" w:hAnsi="宋体"/>
            </w:rPr>
            <w:fldChar w:fldCharType="end"/>
          </w:r>
        </w:p>
        <w:p w14:paraId="1020F972">
          <w:pPr>
            <w:pStyle w:val="20"/>
            <w:tabs>
              <w:tab w:val="right" w:leader="dot" w:pos="9355"/>
              <w:tab w:val="clear" w:pos="9344"/>
            </w:tabs>
            <w:spacing w:before="78" w:after="78"/>
            <w:rPr>
              <w:rFonts w:hAnsi="宋体"/>
            </w:rPr>
          </w:pPr>
          <w:r>
            <w:rPr>
              <w:rFonts w:hint="eastAsia" w:hAnsi="宋体"/>
            </w:rPr>
            <w:fldChar w:fldCharType="begin"/>
          </w:r>
          <w:r>
            <w:rPr>
              <w:rFonts w:hint="eastAsia" w:hAnsi="宋体"/>
            </w:rPr>
            <w:instrText xml:space="preserve"> HYPERLINK \l _Toc30969 </w:instrText>
          </w:r>
          <w:r>
            <w:rPr>
              <w:rFonts w:hint="eastAsia" w:hAnsi="宋体"/>
            </w:rPr>
            <w:fldChar w:fldCharType="separate"/>
          </w:r>
          <w:r>
            <w:rPr>
              <w:rFonts w:hint="eastAsia" w:hAnsi="宋体"/>
            </w:rPr>
            <w:t>1　范围</w:t>
          </w:r>
          <w:r>
            <w:rPr>
              <w:rFonts w:hAnsi="宋体"/>
            </w:rPr>
            <w:tab/>
          </w:r>
          <w:r>
            <w:rPr>
              <w:rFonts w:hAnsi="宋体"/>
            </w:rPr>
            <w:fldChar w:fldCharType="begin"/>
          </w:r>
          <w:r>
            <w:rPr>
              <w:rFonts w:hAnsi="宋体"/>
            </w:rPr>
            <w:instrText xml:space="preserve"> PAGEREF _Toc30969 </w:instrText>
          </w:r>
          <w:r>
            <w:rPr>
              <w:rFonts w:hAnsi="宋体"/>
            </w:rPr>
            <w:fldChar w:fldCharType="separate"/>
          </w:r>
          <w:r>
            <w:rPr>
              <w:rFonts w:hAnsi="宋体"/>
            </w:rPr>
            <w:t>1</w:t>
          </w:r>
          <w:r>
            <w:rPr>
              <w:rFonts w:hAnsi="宋体"/>
            </w:rPr>
            <w:fldChar w:fldCharType="end"/>
          </w:r>
          <w:r>
            <w:rPr>
              <w:rFonts w:hint="eastAsia" w:hAnsi="宋体"/>
            </w:rPr>
            <w:fldChar w:fldCharType="end"/>
          </w:r>
        </w:p>
        <w:p w14:paraId="1D61F571">
          <w:pPr>
            <w:pStyle w:val="20"/>
            <w:tabs>
              <w:tab w:val="right" w:leader="dot" w:pos="9355"/>
              <w:tab w:val="clear" w:pos="9344"/>
            </w:tabs>
            <w:spacing w:before="78" w:after="78"/>
            <w:rPr>
              <w:rFonts w:hAnsi="宋体"/>
            </w:rPr>
          </w:pPr>
          <w:r>
            <w:rPr>
              <w:rFonts w:hint="eastAsia" w:hAnsi="宋体"/>
            </w:rPr>
            <w:fldChar w:fldCharType="begin"/>
          </w:r>
          <w:r>
            <w:rPr>
              <w:rFonts w:hint="eastAsia" w:hAnsi="宋体"/>
            </w:rPr>
            <w:instrText xml:space="preserve"> HYPERLINK \l _Toc25876 </w:instrText>
          </w:r>
          <w:r>
            <w:rPr>
              <w:rFonts w:hint="eastAsia" w:hAnsi="宋体"/>
            </w:rPr>
            <w:fldChar w:fldCharType="separate"/>
          </w:r>
          <w:r>
            <w:rPr>
              <w:rFonts w:hint="eastAsia" w:hAnsi="宋体"/>
            </w:rPr>
            <w:t>2　规范性引用文件</w:t>
          </w:r>
          <w:r>
            <w:rPr>
              <w:rFonts w:hAnsi="宋体"/>
            </w:rPr>
            <w:tab/>
          </w:r>
          <w:r>
            <w:rPr>
              <w:rFonts w:hAnsi="宋体"/>
            </w:rPr>
            <w:fldChar w:fldCharType="begin"/>
          </w:r>
          <w:r>
            <w:rPr>
              <w:rFonts w:hAnsi="宋体"/>
            </w:rPr>
            <w:instrText xml:space="preserve"> PAGEREF _Toc25876 </w:instrText>
          </w:r>
          <w:r>
            <w:rPr>
              <w:rFonts w:hAnsi="宋体"/>
            </w:rPr>
            <w:fldChar w:fldCharType="separate"/>
          </w:r>
          <w:r>
            <w:rPr>
              <w:rFonts w:hAnsi="宋体"/>
            </w:rPr>
            <w:t>1</w:t>
          </w:r>
          <w:r>
            <w:rPr>
              <w:rFonts w:hAnsi="宋体"/>
            </w:rPr>
            <w:fldChar w:fldCharType="end"/>
          </w:r>
          <w:r>
            <w:rPr>
              <w:rFonts w:hint="eastAsia" w:hAnsi="宋体"/>
            </w:rPr>
            <w:fldChar w:fldCharType="end"/>
          </w:r>
        </w:p>
        <w:p w14:paraId="44E273CC">
          <w:pPr>
            <w:pStyle w:val="20"/>
            <w:tabs>
              <w:tab w:val="right" w:leader="dot" w:pos="9355"/>
              <w:tab w:val="clear" w:pos="9344"/>
            </w:tabs>
            <w:spacing w:before="78" w:after="78"/>
            <w:rPr>
              <w:rFonts w:hAnsi="宋体"/>
            </w:rPr>
          </w:pPr>
          <w:r>
            <w:rPr>
              <w:rFonts w:hint="eastAsia" w:hAnsi="宋体"/>
            </w:rPr>
            <w:fldChar w:fldCharType="begin"/>
          </w:r>
          <w:r>
            <w:rPr>
              <w:rFonts w:hint="eastAsia" w:hAnsi="宋体"/>
            </w:rPr>
            <w:instrText xml:space="preserve"> HYPERLINK \l _Toc12529 </w:instrText>
          </w:r>
          <w:r>
            <w:rPr>
              <w:rFonts w:hint="eastAsia" w:hAnsi="宋体"/>
            </w:rPr>
            <w:fldChar w:fldCharType="separate"/>
          </w:r>
          <w:r>
            <w:rPr>
              <w:rFonts w:hint="eastAsia" w:hAnsi="宋体"/>
            </w:rPr>
            <w:t>3　术语和</w:t>
          </w:r>
          <w:r>
            <w:rPr>
              <w:rFonts w:hAnsi="宋体"/>
            </w:rPr>
            <w:t>定义</w:t>
          </w:r>
          <w:r>
            <w:rPr>
              <w:rFonts w:hAnsi="宋体"/>
            </w:rPr>
            <w:tab/>
          </w:r>
          <w:r>
            <w:rPr>
              <w:rFonts w:hAnsi="宋体"/>
            </w:rPr>
            <w:fldChar w:fldCharType="begin"/>
          </w:r>
          <w:r>
            <w:rPr>
              <w:rFonts w:hAnsi="宋体"/>
            </w:rPr>
            <w:instrText xml:space="preserve"> PAGEREF _Toc12529 </w:instrText>
          </w:r>
          <w:r>
            <w:rPr>
              <w:rFonts w:hAnsi="宋体"/>
            </w:rPr>
            <w:fldChar w:fldCharType="separate"/>
          </w:r>
          <w:r>
            <w:rPr>
              <w:rFonts w:hAnsi="宋体"/>
            </w:rPr>
            <w:t>1</w:t>
          </w:r>
          <w:r>
            <w:rPr>
              <w:rFonts w:hAnsi="宋体"/>
            </w:rPr>
            <w:fldChar w:fldCharType="end"/>
          </w:r>
          <w:r>
            <w:rPr>
              <w:rFonts w:hint="eastAsia" w:hAnsi="宋体"/>
            </w:rPr>
            <w:fldChar w:fldCharType="end"/>
          </w:r>
        </w:p>
        <w:p w14:paraId="0A7C1273">
          <w:pPr>
            <w:pStyle w:val="20"/>
            <w:tabs>
              <w:tab w:val="right" w:leader="dot" w:pos="9355"/>
              <w:tab w:val="clear" w:pos="9344"/>
            </w:tabs>
            <w:spacing w:before="78" w:after="78"/>
            <w:rPr>
              <w:rFonts w:hAnsi="宋体"/>
            </w:rPr>
          </w:pPr>
          <w:r>
            <w:rPr>
              <w:rFonts w:hint="eastAsia" w:hAnsi="宋体"/>
            </w:rPr>
            <w:fldChar w:fldCharType="begin"/>
          </w:r>
          <w:r>
            <w:rPr>
              <w:rFonts w:hint="eastAsia" w:hAnsi="宋体"/>
            </w:rPr>
            <w:instrText xml:space="preserve"> HYPERLINK \l _Toc17025 </w:instrText>
          </w:r>
          <w:r>
            <w:rPr>
              <w:rFonts w:hint="eastAsia" w:hAnsi="宋体"/>
            </w:rPr>
            <w:fldChar w:fldCharType="separate"/>
          </w:r>
          <w:r>
            <w:rPr>
              <w:rFonts w:hint="eastAsia" w:hAnsi="宋体"/>
            </w:rPr>
            <w:t>4　标题</w:t>
          </w:r>
          <w:r>
            <w:rPr>
              <w:rFonts w:hAnsi="宋体"/>
            </w:rPr>
            <w:tab/>
          </w:r>
          <w:r>
            <w:rPr>
              <w:rFonts w:hAnsi="宋体"/>
            </w:rPr>
            <w:fldChar w:fldCharType="begin"/>
          </w:r>
          <w:r>
            <w:rPr>
              <w:rFonts w:hAnsi="宋体"/>
            </w:rPr>
            <w:instrText xml:space="preserve"> PAGEREF _Toc17025 </w:instrText>
          </w:r>
          <w:r>
            <w:rPr>
              <w:rFonts w:hAnsi="宋体"/>
            </w:rPr>
            <w:fldChar w:fldCharType="separate"/>
          </w:r>
          <w:r>
            <w:rPr>
              <w:rFonts w:hAnsi="宋体"/>
            </w:rPr>
            <w:t>1</w:t>
          </w:r>
          <w:r>
            <w:rPr>
              <w:rFonts w:hAnsi="宋体"/>
            </w:rPr>
            <w:fldChar w:fldCharType="end"/>
          </w:r>
          <w:r>
            <w:rPr>
              <w:rFonts w:hint="eastAsia" w:hAnsi="宋体"/>
            </w:rPr>
            <w:fldChar w:fldCharType="end"/>
          </w:r>
        </w:p>
        <w:p w14:paraId="17E70590">
          <w:pPr>
            <w:pStyle w:val="16"/>
            <w:tabs>
              <w:tab w:val="right" w:leader="dot" w:pos="9355"/>
            </w:tabs>
            <w:rPr>
              <w:rFonts w:hAnsi="宋体"/>
            </w:rPr>
          </w:pPr>
          <w:r>
            <w:rPr>
              <w:rFonts w:hint="eastAsia" w:hAnsi="宋体"/>
            </w:rPr>
            <w:fldChar w:fldCharType="begin"/>
          </w:r>
          <w:r>
            <w:rPr>
              <w:rFonts w:hint="eastAsia" w:hAnsi="宋体"/>
            </w:rPr>
            <w:instrText xml:space="preserve"> HYPERLINK \l _Toc32074 </w:instrText>
          </w:r>
          <w:r>
            <w:rPr>
              <w:rFonts w:hint="eastAsia" w:hAnsi="宋体"/>
            </w:rPr>
            <w:fldChar w:fldCharType="separate"/>
          </w:r>
          <w:r>
            <w:rPr>
              <w:rFonts w:hint="eastAsia" w:hAnsi="宋体"/>
              <w:kern w:val="0"/>
            </w:rPr>
            <w:t>4.1　</w:t>
          </w:r>
          <w:r>
            <w:rPr>
              <w:rFonts w:hint="eastAsia" w:hAnsi="宋体"/>
            </w:rPr>
            <w:t>标题</w:t>
          </w:r>
          <w:r>
            <w:rPr>
              <w:rFonts w:hAnsi="宋体"/>
            </w:rPr>
            <w:tab/>
          </w:r>
          <w:r>
            <w:rPr>
              <w:rFonts w:hAnsi="宋体"/>
            </w:rPr>
            <w:fldChar w:fldCharType="begin"/>
          </w:r>
          <w:r>
            <w:rPr>
              <w:rFonts w:hAnsi="宋体"/>
            </w:rPr>
            <w:instrText xml:space="preserve"> PAGEREF _Toc32074 </w:instrText>
          </w:r>
          <w:r>
            <w:rPr>
              <w:rFonts w:hAnsi="宋体"/>
            </w:rPr>
            <w:fldChar w:fldCharType="separate"/>
          </w:r>
          <w:r>
            <w:rPr>
              <w:rFonts w:hAnsi="宋体"/>
            </w:rPr>
            <w:t>1</w:t>
          </w:r>
          <w:r>
            <w:rPr>
              <w:rFonts w:hAnsi="宋体"/>
            </w:rPr>
            <w:fldChar w:fldCharType="end"/>
          </w:r>
          <w:r>
            <w:rPr>
              <w:rFonts w:hint="eastAsia" w:hAnsi="宋体"/>
            </w:rPr>
            <w:fldChar w:fldCharType="end"/>
          </w:r>
        </w:p>
        <w:p w14:paraId="2BE0113D">
          <w:pPr>
            <w:pStyle w:val="20"/>
            <w:tabs>
              <w:tab w:val="right" w:leader="dot" w:pos="9355"/>
              <w:tab w:val="clear" w:pos="9344"/>
            </w:tabs>
            <w:spacing w:before="78" w:after="78"/>
            <w:rPr>
              <w:rFonts w:hAnsi="宋体"/>
            </w:rPr>
          </w:pPr>
          <w:r>
            <w:rPr>
              <w:rFonts w:hint="eastAsia" w:hAnsi="宋体"/>
            </w:rPr>
            <w:fldChar w:fldCharType="begin"/>
          </w:r>
          <w:r>
            <w:rPr>
              <w:rFonts w:hint="eastAsia" w:hAnsi="宋体"/>
            </w:rPr>
            <w:instrText xml:space="preserve"> HYPERLINK \l _Toc20910 </w:instrText>
          </w:r>
          <w:r>
            <w:rPr>
              <w:rFonts w:hint="eastAsia" w:hAnsi="宋体"/>
            </w:rPr>
            <w:fldChar w:fldCharType="separate"/>
          </w:r>
          <w:r>
            <w:rPr>
              <w:rFonts w:hint="eastAsia" w:hAnsi="宋体"/>
            </w:rPr>
            <w:t>5　标题</w:t>
          </w:r>
          <w:r>
            <w:rPr>
              <w:rFonts w:hAnsi="宋体"/>
            </w:rPr>
            <w:tab/>
          </w:r>
          <w:r>
            <w:rPr>
              <w:rFonts w:hAnsi="宋体"/>
            </w:rPr>
            <w:fldChar w:fldCharType="begin"/>
          </w:r>
          <w:r>
            <w:rPr>
              <w:rFonts w:hAnsi="宋体"/>
            </w:rPr>
            <w:instrText xml:space="preserve"> PAGEREF _Toc20910 </w:instrText>
          </w:r>
          <w:r>
            <w:rPr>
              <w:rFonts w:hAnsi="宋体"/>
            </w:rPr>
            <w:fldChar w:fldCharType="separate"/>
          </w:r>
          <w:r>
            <w:rPr>
              <w:rFonts w:hAnsi="宋体"/>
            </w:rPr>
            <w:t>2</w:t>
          </w:r>
          <w:r>
            <w:rPr>
              <w:rFonts w:hAnsi="宋体"/>
            </w:rPr>
            <w:fldChar w:fldCharType="end"/>
          </w:r>
          <w:r>
            <w:rPr>
              <w:rFonts w:hint="eastAsia" w:hAnsi="宋体"/>
            </w:rPr>
            <w:fldChar w:fldCharType="end"/>
          </w:r>
        </w:p>
        <w:p w14:paraId="06F2A335">
          <w:pPr>
            <w:pStyle w:val="20"/>
            <w:tabs>
              <w:tab w:val="right" w:leader="dot" w:pos="9355"/>
              <w:tab w:val="clear" w:pos="9344"/>
            </w:tabs>
            <w:spacing w:before="78" w:after="78"/>
            <w:rPr>
              <w:rFonts w:hAnsi="宋体"/>
            </w:rPr>
          </w:pPr>
          <w:r>
            <w:rPr>
              <w:rFonts w:hint="eastAsia" w:hAnsi="宋体"/>
            </w:rPr>
            <w:fldChar w:fldCharType="begin"/>
          </w:r>
          <w:r>
            <w:rPr>
              <w:rFonts w:hint="eastAsia" w:hAnsi="宋体"/>
            </w:rPr>
            <w:instrText xml:space="preserve"> HYPERLINK \l _Toc3254 </w:instrText>
          </w:r>
          <w:r>
            <w:rPr>
              <w:rFonts w:hint="eastAsia" w:hAnsi="宋体"/>
            </w:rPr>
            <w:fldChar w:fldCharType="separate"/>
          </w:r>
          <w:r>
            <w:rPr>
              <w:rFonts w:hint="eastAsia" w:hAnsi="宋体"/>
            </w:rPr>
            <w:t>附录A（规范性）　附录标题</w:t>
          </w:r>
          <w:r>
            <w:rPr>
              <w:rFonts w:hAnsi="宋体"/>
            </w:rPr>
            <w:tab/>
          </w:r>
          <w:r>
            <w:rPr>
              <w:rFonts w:hAnsi="宋体"/>
            </w:rPr>
            <w:fldChar w:fldCharType="begin"/>
          </w:r>
          <w:r>
            <w:rPr>
              <w:rFonts w:hAnsi="宋体"/>
            </w:rPr>
            <w:instrText xml:space="preserve"> PAGEREF _Toc3254 </w:instrText>
          </w:r>
          <w:r>
            <w:rPr>
              <w:rFonts w:hAnsi="宋体"/>
            </w:rPr>
            <w:fldChar w:fldCharType="separate"/>
          </w:r>
          <w:r>
            <w:rPr>
              <w:rFonts w:hAnsi="宋体"/>
            </w:rPr>
            <w:t>4</w:t>
          </w:r>
          <w:r>
            <w:rPr>
              <w:rFonts w:hAnsi="宋体"/>
            </w:rPr>
            <w:fldChar w:fldCharType="end"/>
          </w:r>
          <w:r>
            <w:rPr>
              <w:rFonts w:hint="eastAsia" w:hAnsi="宋体"/>
            </w:rPr>
            <w:fldChar w:fldCharType="end"/>
          </w:r>
        </w:p>
        <w:p w14:paraId="18C3A864">
          <w:pPr>
            <w:pStyle w:val="16"/>
            <w:tabs>
              <w:tab w:val="right" w:leader="dot" w:pos="9355"/>
            </w:tabs>
            <w:rPr>
              <w:rFonts w:hAnsi="宋体"/>
            </w:rPr>
          </w:pPr>
          <w:r>
            <w:rPr>
              <w:rFonts w:hint="eastAsia" w:hAnsi="宋体"/>
            </w:rPr>
            <w:fldChar w:fldCharType="begin"/>
          </w:r>
          <w:r>
            <w:rPr>
              <w:rFonts w:hint="eastAsia" w:hAnsi="宋体"/>
            </w:rPr>
            <w:instrText xml:space="preserve"> HYPERLINK \l _Toc8115 </w:instrText>
          </w:r>
          <w:r>
            <w:rPr>
              <w:rFonts w:hint="eastAsia" w:hAnsi="宋体"/>
            </w:rPr>
            <w:fldChar w:fldCharType="separate"/>
          </w:r>
          <w:r>
            <w:rPr>
              <w:rFonts w:hint="eastAsia" w:hAnsi="宋体"/>
              <w:kern w:val="21"/>
            </w:rPr>
            <w:t>A.1　</w:t>
          </w:r>
          <w:r>
            <w:rPr>
              <w:rFonts w:hint="eastAsia" w:hAnsi="宋体"/>
            </w:rPr>
            <w:t>标题</w:t>
          </w:r>
          <w:r>
            <w:rPr>
              <w:rFonts w:hAnsi="宋体"/>
            </w:rPr>
            <w:tab/>
          </w:r>
          <w:r>
            <w:rPr>
              <w:rFonts w:hAnsi="宋体"/>
            </w:rPr>
            <w:fldChar w:fldCharType="begin"/>
          </w:r>
          <w:r>
            <w:rPr>
              <w:rFonts w:hAnsi="宋体"/>
            </w:rPr>
            <w:instrText xml:space="preserve"> PAGEREF _Toc8115 </w:instrText>
          </w:r>
          <w:r>
            <w:rPr>
              <w:rFonts w:hAnsi="宋体"/>
            </w:rPr>
            <w:fldChar w:fldCharType="separate"/>
          </w:r>
          <w:r>
            <w:rPr>
              <w:rFonts w:hAnsi="宋体"/>
            </w:rPr>
            <w:t>4</w:t>
          </w:r>
          <w:r>
            <w:rPr>
              <w:rFonts w:hAnsi="宋体"/>
            </w:rPr>
            <w:fldChar w:fldCharType="end"/>
          </w:r>
          <w:r>
            <w:rPr>
              <w:rFonts w:hint="eastAsia" w:hAnsi="宋体"/>
            </w:rPr>
            <w:fldChar w:fldCharType="end"/>
          </w:r>
        </w:p>
        <w:p w14:paraId="24D8EF37">
          <w:pPr>
            <w:pStyle w:val="21"/>
            <w:tabs>
              <w:tab w:val="right" w:leader="dot" w:pos="9355"/>
              <w:tab w:val="clear" w:pos="9344"/>
            </w:tabs>
            <w:rPr>
              <w:rFonts w:hAnsi="宋体"/>
            </w:rPr>
          </w:pPr>
          <w:r>
            <w:rPr>
              <w:rFonts w:hint="eastAsia" w:hAnsi="宋体"/>
            </w:rPr>
            <w:fldChar w:fldCharType="begin"/>
          </w:r>
          <w:r>
            <w:rPr>
              <w:rFonts w:hint="eastAsia" w:hAnsi="宋体"/>
            </w:rPr>
            <w:instrText xml:space="preserve"> HYPERLINK \l _Toc5227 </w:instrText>
          </w:r>
          <w:r>
            <w:rPr>
              <w:rFonts w:hint="eastAsia" w:hAnsi="宋体"/>
            </w:rPr>
            <w:fldChar w:fldCharType="separate"/>
          </w:r>
          <w:r>
            <w:rPr>
              <w:rFonts w:hint="eastAsia" w:hAnsi="宋体"/>
            </w:rPr>
            <w:t>A.1.1　标题</w:t>
          </w:r>
          <w:r>
            <w:rPr>
              <w:rFonts w:hAnsi="宋体"/>
            </w:rPr>
            <w:tab/>
          </w:r>
          <w:r>
            <w:rPr>
              <w:rFonts w:hAnsi="宋体"/>
            </w:rPr>
            <w:fldChar w:fldCharType="begin"/>
          </w:r>
          <w:r>
            <w:rPr>
              <w:rFonts w:hAnsi="宋体"/>
            </w:rPr>
            <w:instrText xml:space="preserve"> PAGEREF _Toc5227 </w:instrText>
          </w:r>
          <w:r>
            <w:rPr>
              <w:rFonts w:hAnsi="宋体"/>
            </w:rPr>
            <w:fldChar w:fldCharType="separate"/>
          </w:r>
          <w:r>
            <w:rPr>
              <w:rFonts w:hAnsi="宋体"/>
            </w:rPr>
            <w:t>4</w:t>
          </w:r>
          <w:r>
            <w:rPr>
              <w:rFonts w:hAnsi="宋体"/>
            </w:rPr>
            <w:fldChar w:fldCharType="end"/>
          </w:r>
          <w:r>
            <w:rPr>
              <w:rFonts w:hint="eastAsia" w:hAnsi="宋体"/>
            </w:rPr>
            <w:fldChar w:fldCharType="end"/>
          </w:r>
        </w:p>
        <w:p w14:paraId="2F201D33">
          <w:pPr>
            <w:pStyle w:val="20"/>
            <w:tabs>
              <w:tab w:val="right" w:leader="dot" w:pos="9355"/>
              <w:tab w:val="clear" w:pos="9344"/>
            </w:tabs>
            <w:spacing w:before="78" w:after="78"/>
            <w:rPr>
              <w:rFonts w:hAnsi="宋体"/>
            </w:rPr>
          </w:pPr>
          <w:r>
            <w:rPr>
              <w:rFonts w:hint="eastAsia" w:hAnsi="宋体"/>
            </w:rPr>
            <w:fldChar w:fldCharType="begin"/>
          </w:r>
          <w:r>
            <w:rPr>
              <w:rFonts w:hint="eastAsia" w:hAnsi="宋体"/>
            </w:rPr>
            <w:instrText xml:space="preserve"> HYPERLINK \l _Toc32616 </w:instrText>
          </w:r>
          <w:r>
            <w:rPr>
              <w:rFonts w:hint="eastAsia" w:hAnsi="宋体"/>
            </w:rPr>
            <w:fldChar w:fldCharType="separate"/>
          </w:r>
          <w:r>
            <w:rPr>
              <w:rFonts w:hint="eastAsia" w:hAnsi="宋体"/>
            </w:rPr>
            <w:t>附录B（资料性）　附录标题</w:t>
          </w:r>
          <w:r>
            <w:rPr>
              <w:rFonts w:hAnsi="宋体"/>
            </w:rPr>
            <w:tab/>
          </w:r>
          <w:r>
            <w:rPr>
              <w:rFonts w:hAnsi="宋体"/>
            </w:rPr>
            <w:fldChar w:fldCharType="begin"/>
          </w:r>
          <w:r>
            <w:rPr>
              <w:rFonts w:hAnsi="宋体"/>
            </w:rPr>
            <w:instrText xml:space="preserve"> PAGEREF _Toc32616 </w:instrText>
          </w:r>
          <w:r>
            <w:rPr>
              <w:rFonts w:hAnsi="宋体"/>
            </w:rPr>
            <w:fldChar w:fldCharType="separate"/>
          </w:r>
          <w:r>
            <w:rPr>
              <w:rFonts w:hAnsi="宋体"/>
            </w:rPr>
            <w:t>7</w:t>
          </w:r>
          <w:r>
            <w:rPr>
              <w:rFonts w:hAnsi="宋体"/>
            </w:rPr>
            <w:fldChar w:fldCharType="end"/>
          </w:r>
          <w:r>
            <w:rPr>
              <w:rFonts w:hint="eastAsia" w:hAnsi="宋体"/>
            </w:rPr>
            <w:fldChar w:fldCharType="end"/>
          </w:r>
        </w:p>
        <w:p w14:paraId="0E6230B9">
          <w:pPr>
            <w:pStyle w:val="16"/>
            <w:tabs>
              <w:tab w:val="right" w:leader="dot" w:pos="9355"/>
            </w:tabs>
            <w:rPr>
              <w:rFonts w:hAnsi="宋体"/>
            </w:rPr>
          </w:pPr>
          <w:r>
            <w:rPr>
              <w:rFonts w:hint="eastAsia" w:hAnsi="宋体"/>
            </w:rPr>
            <w:fldChar w:fldCharType="begin"/>
          </w:r>
          <w:r>
            <w:rPr>
              <w:rFonts w:hint="eastAsia" w:hAnsi="宋体"/>
            </w:rPr>
            <w:instrText xml:space="preserve"> HYPERLINK \l _Toc11381 </w:instrText>
          </w:r>
          <w:r>
            <w:rPr>
              <w:rFonts w:hint="eastAsia" w:hAnsi="宋体"/>
            </w:rPr>
            <w:fldChar w:fldCharType="separate"/>
          </w:r>
          <w:r>
            <w:rPr>
              <w:rFonts w:hint="eastAsia" w:hAnsi="宋体"/>
              <w:kern w:val="21"/>
            </w:rPr>
            <w:t>B.1　</w:t>
          </w:r>
          <w:r>
            <w:rPr>
              <w:rFonts w:hint="eastAsia" w:hAnsi="宋体"/>
            </w:rPr>
            <w:t>标题</w:t>
          </w:r>
          <w:r>
            <w:rPr>
              <w:rFonts w:hAnsi="宋体"/>
            </w:rPr>
            <w:tab/>
          </w:r>
          <w:r>
            <w:rPr>
              <w:rFonts w:hAnsi="宋体"/>
            </w:rPr>
            <w:fldChar w:fldCharType="begin"/>
          </w:r>
          <w:r>
            <w:rPr>
              <w:rFonts w:hAnsi="宋体"/>
            </w:rPr>
            <w:instrText xml:space="preserve"> PAGEREF _Toc11381 </w:instrText>
          </w:r>
          <w:r>
            <w:rPr>
              <w:rFonts w:hAnsi="宋体"/>
            </w:rPr>
            <w:fldChar w:fldCharType="separate"/>
          </w:r>
          <w:r>
            <w:rPr>
              <w:rFonts w:hAnsi="宋体"/>
            </w:rPr>
            <w:t>7</w:t>
          </w:r>
          <w:r>
            <w:rPr>
              <w:rFonts w:hAnsi="宋体"/>
            </w:rPr>
            <w:fldChar w:fldCharType="end"/>
          </w:r>
          <w:r>
            <w:rPr>
              <w:rFonts w:hint="eastAsia" w:hAnsi="宋体"/>
            </w:rPr>
            <w:fldChar w:fldCharType="end"/>
          </w:r>
        </w:p>
        <w:p w14:paraId="2C0F5766">
          <w:pPr>
            <w:pStyle w:val="21"/>
            <w:tabs>
              <w:tab w:val="right" w:leader="dot" w:pos="9355"/>
              <w:tab w:val="clear" w:pos="9344"/>
            </w:tabs>
            <w:rPr>
              <w:rFonts w:hAnsi="宋体"/>
            </w:rPr>
          </w:pPr>
          <w:r>
            <w:rPr>
              <w:rFonts w:hint="eastAsia" w:hAnsi="宋体"/>
            </w:rPr>
            <w:fldChar w:fldCharType="begin"/>
          </w:r>
          <w:r>
            <w:rPr>
              <w:rFonts w:hint="eastAsia" w:hAnsi="宋体"/>
            </w:rPr>
            <w:instrText xml:space="preserve"> HYPERLINK \l _Toc16112 </w:instrText>
          </w:r>
          <w:r>
            <w:rPr>
              <w:rFonts w:hint="eastAsia" w:hAnsi="宋体"/>
            </w:rPr>
            <w:fldChar w:fldCharType="separate"/>
          </w:r>
          <w:r>
            <w:rPr>
              <w:rFonts w:hint="eastAsia" w:hAnsi="宋体"/>
            </w:rPr>
            <w:t>B.1.1　标题</w:t>
          </w:r>
          <w:r>
            <w:rPr>
              <w:rFonts w:hAnsi="宋体"/>
            </w:rPr>
            <w:tab/>
          </w:r>
          <w:r>
            <w:rPr>
              <w:rFonts w:hAnsi="宋体"/>
            </w:rPr>
            <w:fldChar w:fldCharType="begin"/>
          </w:r>
          <w:r>
            <w:rPr>
              <w:rFonts w:hAnsi="宋体"/>
            </w:rPr>
            <w:instrText xml:space="preserve"> PAGEREF _Toc16112 </w:instrText>
          </w:r>
          <w:r>
            <w:rPr>
              <w:rFonts w:hAnsi="宋体"/>
            </w:rPr>
            <w:fldChar w:fldCharType="separate"/>
          </w:r>
          <w:r>
            <w:rPr>
              <w:rFonts w:hAnsi="宋体"/>
            </w:rPr>
            <w:t>7</w:t>
          </w:r>
          <w:r>
            <w:rPr>
              <w:rFonts w:hAnsi="宋体"/>
            </w:rPr>
            <w:fldChar w:fldCharType="end"/>
          </w:r>
          <w:r>
            <w:rPr>
              <w:rFonts w:hint="eastAsia" w:hAnsi="宋体"/>
            </w:rPr>
            <w:fldChar w:fldCharType="end"/>
          </w:r>
        </w:p>
        <w:p w14:paraId="55F91606">
          <w:pPr>
            <w:pStyle w:val="20"/>
            <w:tabs>
              <w:tab w:val="right" w:leader="dot" w:pos="9355"/>
              <w:tab w:val="clear" w:pos="9344"/>
            </w:tabs>
            <w:spacing w:before="78" w:after="78"/>
            <w:rPr>
              <w:rFonts w:hAnsi="宋体"/>
            </w:rPr>
          </w:pPr>
          <w:r>
            <w:rPr>
              <w:rFonts w:hint="eastAsia" w:hAnsi="宋体"/>
            </w:rPr>
            <w:fldChar w:fldCharType="begin"/>
          </w:r>
          <w:r>
            <w:rPr>
              <w:rFonts w:hint="eastAsia" w:hAnsi="宋体"/>
            </w:rPr>
            <w:instrText xml:space="preserve"> HYPERLINK \l _Toc20366 </w:instrText>
          </w:r>
          <w:r>
            <w:rPr>
              <w:rFonts w:hint="eastAsia" w:hAnsi="宋体"/>
            </w:rPr>
            <w:fldChar w:fldCharType="separate"/>
          </w:r>
          <w:r>
            <w:rPr>
              <w:rFonts w:hint="eastAsia" w:hAnsi="宋体"/>
            </w:rPr>
            <w:t>参考文献</w:t>
          </w:r>
          <w:r>
            <w:rPr>
              <w:rFonts w:hAnsi="宋体"/>
            </w:rPr>
            <w:tab/>
          </w:r>
          <w:r>
            <w:rPr>
              <w:rFonts w:hAnsi="宋体"/>
            </w:rPr>
            <w:fldChar w:fldCharType="begin"/>
          </w:r>
          <w:r>
            <w:rPr>
              <w:rFonts w:hAnsi="宋体"/>
            </w:rPr>
            <w:instrText xml:space="preserve"> PAGEREF _Toc20366 </w:instrText>
          </w:r>
          <w:r>
            <w:rPr>
              <w:rFonts w:hAnsi="宋体"/>
            </w:rPr>
            <w:fldChar w:fldCharType="separate"/>
          </w:r>
          <w:r>
            <w:rPr>
              <w:rFonts w:hAnsi="宋体"/>
            </w:rPr>
            <w:t>8</w:t>
          </w:r>
          <w:r>
            <w:rPr>
              <w:rFonts w:hAnsi="宋体"/>
            </w:rPr>
            <w:fldChar w:fldCharType="end"/>
          </w:r>
          <w:r>
            <w:rPr>
              <w:rFonts w:hint="eastAsia" w:hAnsi="宋体"/>
            </w:rPr>
            <w:fldChar w:fldCharType="end"/>
          </w:r>
        </w:p>
        <w:p w14:paraId="6776612D">
          <w:pPr>
            <w:pStyle w:val="20"/>
            <w:tabs>
              <w:tab w:val="right" w:leader="dot" w:pos="9355"/>
              <w:tab w:val="clear" w:pos="9344"/>
            </w:tabs>
            <w:spacing w:before="78" w:after="78"/>
            <w:rPr>
              <w:rFonts w:hAnsi="宋体"/>
            </w:rPr>
          </w:pPr>
          <w:r>
            <w:rPr>
              <w:rFonts w:hint="eastAsia" w:hAnsi="宋体"/>
            </w:rPr>
            <w:fldChar w:fldCharType="begin"/>
          </w:r>
          <w:r>
            <w:rPr>
              <w:rFonts w:hint="eastAsia" w:hAnsi="宋体"/>
            </w:rPr>
            <w:instrText xml:space="preserve"> HYPERLINK \l _Toc18103 </w:instrText>
          </w:r>
          <w:r>
            <w:rPr>
              <w:rFonts w:hint="eastAsia" w:hAnsi="宋体"/>
            </w:rPr>
            <w:fldChar w:fldCharType="separate"/>
          </w:r>
          <w:r>
            <w:rPr>
              <w:rFonts w:hint="eastAsia" w:hAnsi="宋体"/>
            </w:rPr>
            <w:t>索引</w:t>
          </w:r>
          <w:bookmarkStart w:id="12" w:name="_Hlt57279034"/>
          <w:r>
            <w:rPr>
              <w:rFonts w:hAnsi="宋体"/>
            </w:rPr>
            <w:tab/>
          </w:r>
          <w:bookmarkEnd w:id="12"/>
          <w:r>
            <w:rPr>
              <w:rFonts w:hAnsi="宋体"/>
            </w:rPr>
            <w:fldChar w:fldCharType="begin"/>
          </w:r>
          <w:r>
            <w:rPr>
              <w:rFonts w:hAnsi="宋体"/>
            </w:rPr>
            <w:instrText xml:space="preserve"> PAGEREF _Toc18103 </w:instrText>
          </w:r>
          <w:r>
            <w:rPr>
              <w:rFonts w:hAnsi="宋体"/>
            </w:rPr>
            <w:fldChar w:fldCharType="separate"/>
          </w:r>
          <w:r>
            <w:rPr>
              <w:rFonts w:hAnsi="宋体"/>
            </w:rPr>
            <w:t>9</w:t>
          </w:r>
          <w:r>
            <w:rPr>
              <w:rFonts w:hAnsi="宋体"/>
            </w:rPr>
            <w:fldChar w:fldCharType="end"/>
          </w:r>
          <w:r>
            <w:rPr>
              <w:rFonts w:hint="eastAsia" w:hAnsi="宋体"/>
            </w:rPr>
            <w:fldChar w:fldCharType="end"/>
          </w:r>
        </w:p>
        <w:p w14:paraId="23F15EC7">
          <w:pPr>
            <w:pStyle w:val="94"/>
            <w:spacing w:after="360"/>
            <w:jc w:val="both"/>
            <w:rPr>
              <w:rFonts w:hint="eastAsia" w:ascii="黑体" w:hAnsi="Calibri" w:eastAsia="黑体" w:cs="Times New Roman"/>
              <w:kern w:val="2"/>
              <w:sz w:val="32"/>
              <w:szCs w:val="21"/>
              <w:lang w:val="en-US" w:eastAsia="zh-CN" w:bidi="ar-SA"/>
            </w:rPr>
          </w:pPr>
          <w:r>
            <w:rPr>
              <w:rFonts w:hint="eastAsia"/>
            </w:rPr>
            <w:fldChar w:fldCharType="end"/>
          </w:r>
        </w:p>
      </w:sdtContent>
    </w:sdt>
    <w:p w14:paraId="12E34F44">
      <w:pPr>
        <w:pStyle w:val="94"/>
        <w:spacing w:after="360"/>
        <w:jc w:val="both"/>
        <w:rPr>
          <w:rFonts w:hint="eastAsia" w:ascii="黑体" w:hAnsi="Calibri" w:eastAsia="黑体" w:cs="Times New Roman"/>
          <w:kern w:val="2"/>
          <w:sz w:val="32"/>
          <w:szCs w:val="21"/>
          <w:lang w:val="en-US" w:eastAsia="zh-CN" w:bidi="ar-SA"/>
        </w:rPr>
      </w:pPr>
    </w:p>
    <w:p w14:paraId="7DB0776B">
      <w:pPr>
        <w:pStyle w:val="241"/>
        <w:rPr>
          <w:rFonts w:hint="eastAsia"/>
        </w:rPr>
      </w:pPr>
      <w:bookmarkStart w:id="13" w:name="_Toc30597"/>
      <w:bookmarkStart w:id="14" w:name="_Toc3720"/>
      <w:bookmarkStart w:id="15" w:name="BookMark2"/>
      <w:r>
        <w:rPr>
          <w:rFonts w:hint="eastAsia"/>
        </w:rPr>
        <w:t>前</w:t>
      </w:r>
      <w:bookmarkStart w:id="16" w:name="BKQY"/>
      <w:r>
        <w:rPr>
          <w:rFonts w:hAnsi="黑体"/>
        </w:rPr>
        <w:t>  </w:t>
      </w:r>
      <w:r>
        <w:rPr>
          <w:rFonts w:hint="eastAsia"/>
        </w:rPr>
        <w:t>言</w:t>
      </w:r>
      <w:bookmarkEnd w:id="13"/>
      <w:bookmarkEnd w:id="14"/>
      <w:bookmarkEnd w:id="16"/>
    </w:p>
    <w:p w14:paraId="5340E8D9">
      <w:pPr>
        <w:pStyle w:val="242"/>
      </w:pPr>
      <w:bookmarkStart w:id="17" w:name="_Toc466361598"/>
      <w:r>
        <w:rPr>
          <w:rFonts w:hint="eastAsia"/>
        </w:rPr>
        <w:t>本文件按照GB/T　1.1—2020《标准化工作导则　第1部分：标准化文件的结构和起草</w:t>
      </w:r>
      <w:r>
        <w:rPr>
          <w:rFonts w:hint="eastAsia"/>
          <w:lang w:val="en-US" w:eastAsia="zh-CN"/>
        </w:rPr>
        <w:t>规则</w:t>
      </w:r>
      <w:r>
        <w:rPr>
          <w:rFonts w:hint="eastAsia"/>
        </w:rPr>
        <w:t>》的规定起草。</w:t>
      </w:r>
    </w:p>
    <w:p w14:paraId="616D639C">
      <w:pPr>
        <w:pStyle w:val="242"/>
      </w:pPr>
      <w:r>
        <w:rPr>
          <w:rFonts w:hint="eastAsia"/>
        </w:rPr>
        <w:t>本文件是</w:t>
      </w:r>
      <w:r>
        <w:rPr>
          <w:rFonts w:hint="eastAsia"/>
          <w:lang w:val="en-US" w:eastAsia="zh-CN"/>
        </w:rPr>
        <w:t>ZY</w:t>
      </w:r>
      <w:r>
        <w:rPr>
          <w:rFonts w:hint="eastAsia"/>
        </w:rPr>
        <w:t>/T　</w:t>
      </w:r>
      <w:r>
        <w:t>XXXX</w:t>
      </w:r>
      <w:r>
        <w:rPr>
          <w:rFonts w:hint="eastAsia"/>
        </w:rPr>
        <w:t>《》的第X部分。</w:t>
      </w:r>
      <w:r>
        <w:rPr>
          <w:rFonts w:hint="eastAsia"/>
          <w:lang w:val="en-US" w:eastAsia="zh-CN"/>
        </w:rPr>
        <w:t>ZY</w:t>
      </w:r>
      <w:r>
        <w:rPr>
          <w:rFonts w:hint="eastAsia"/>
        </w:rPr>
        <w:t>/T　</w:t>
      </w:r>
      <w:r>
        <w:t>XXXX</w:t>
      </w:r>
      <w:r>
        <w:rPr>
          <w:rFonts w:hint="eastAsia"/>
        </w:rPr>
        <w:t>已经发布了以下部分</w:t>
      </w:r>
      <w:r>
        <w:t>：</w:t>
      </w:r>
    </w:p>
    <w:p w14:paraId="1F61124C">
      <w:pPr>
        <w:pStyle w:val="243"/>
        <w:rPr>
          <w:rFonts w:hint="eastAsia"/>
        </w:rPr>
      </w:pPr>
      <w:r>
        <w:rPr>
          <w:rFonts w:hint="eastAsia"/>
        </w:rPr>
        <w:t>第1部分</w:t>
      </w:r>
      <w:r>
        <w:t>：</w:t>
      </w:r>
      <w:r>
        <w:rPr>
          <w:rFonts w:hint="eastAsia"/>
        </w:rPr>
        <w:t>XXXXXXXXX；</w:t>
      </w:r>
    </w:p>
    <w:p w14:paraId="01EF6A8B">
      <w:pPr>
        <w:pStyle w:val="243"/>
      </w:pPr>
      <w:r>
        <w:rPr>
          <w:rFonts w:hint="eastAsia"/>
        </w:rPr>
        <w:t>第2部分</w:t>
      </w:r>
      <w:r>
        <w:t>：</w:t>
      </w:r>
      <w:r>
        <w:rPr>
          <w:rFonts w:hint="eastAsia"/>
        </w:rPr>
        <w:t>XXXXXXXXX。</w:t>
      </w:r>
    </w:p>
    <w:p w14:paraId="53ACC212">
      <w:pPr>
        <w:pStyle w:val="242"/>
      </w:pPr>
      <w:r>
        <w:rPr>
          <w:rFonts w:hint="eastAsia"/>
        </w:rPr>
        <w:t>本文件</w:t>
      </w:r>
      <w:r>
        <w:t>代替</w:t>
      </w:r>
      <w:r>
        <w:rPr>
          <w:rFonts w:hint="eastAsia"/>
          <w:lang w:val="en-US" w:eastAsia="zh-CN"/>
        </w:rPr>
        <w:t>ZY</w:t>
      </w:r>
      <w:r>
        <w:rPr>
          <w:rFonts w:hint="eastAsia"/>
        </w:rPr>
        <w:t>/T　</w:t>
      </w:r>
      <w:r>
        <w:t>XXXX</w:t>
      </w:r>
      <w:r>
        <w:rPr>
          <w:rFonts w:hint="eastAsia"/>
        </w:rPr>
        <w:t>—</w:t>
      </w:r>
      <w:r>
        <w:t>XXXX</w:t>
      </w:r>
      <w:r>
        <w:rPr>
          <w:rFonts w:hint="eastAsia"/>
        </w:rPr>
        <w:t>《AAAAAAAAA</w:t>
      </w:r>
      <w:r>
        <w:t>》</w:t>
      </w:r>
      <w:r>
        <w:rPr>
          <w:rFonts w:hint="eastAsia"/>
        </w:rPr>
        <w:t>，与</w:t>
      </w:r>
      <w:r>
        <w:rPr>
          <w:rFonts w:hint="eastAsia"/>
          <w:lang w:val="en-US" w:eastAsia="zh-CN"/>
        </w:rPr>
        <w:t>ZY</w:t>
      </w:r>
      <w:r>
        <w:rPr>
          <w:rFonts w:hint="eastAsia"/>
        </w:rPr>
        <w:t>/T　</w:t>
      </w:r>
      <w:r>
        <w:t>XXXX</w:t>
      </w:r>
      <w:r>
        <w:rPr>
          <w:rFonts w:hint="eastAsia"/>
        </w:rPr>
        <w:t>—</w:t>
      </w:r>
      <w:r>
        <w:t>XXXX</w:t>
      </w:r>
      <w:r>
        <w:rPr>
          <w:rFonts w:hint="eastAsia"/>
        </w:rPr>
        <w:t>相比</w:t>
      </w:r>
      <w:r>
        <w:t>，除</w:t>
      </w:r>
      <w:r>
        <w:rPr>
          <w:rFonts w:hint="eastAsia"/>
        </w:rPr>
        <w:t>结构调整和编辑性改动外，</w:t>
      </w:r>
      <w:r>
        <w:t>主要技术变化如下：</w:t>
      </w:r>
    </w:p>
    <w:p w14:paraId="7F404AB5">
      <w:pPr>
        <w:pStyle w:val="244"/>
      </w:pPr>
      <w:r>
        <w:rPr>
          <w:rFonts w:hint="eastAsia"/>
        </w:rPr>
        <w:t>XXXXXXXXXXXXXXXXXXX（见X.X）</w:t>
      </w:r>
      <w:r>
        <w:t>；</w:t>
      </w:r>
    </w:p>
    <w:p w14:paraId="18A3C8D0">
      <w:pPr>
        <w:pStyle w:val="244"/>
      </w:pPr>
      <w:r>
        <w:rPr>
          <w:rFonts w:hint="eastAsia"/>
        </w:rPr>
        <w:t>XXXXXXXXXXXXXXXXXXX（见X.X）</w:t>
      </w:r>
      <w:r>
        <w:t>；</w:t>
      </w:r>
    </w:p>
    <w:p w14:paraId="1FE06D0D">
      <w:pPr>
        <w:pStyle w:val="244"/>
        <w:rPr>
          <w:rFonts w:hint="eastAsia"/>
        </w:rPr>
      </w:pPr>
      <w:r>
        <w:rPr>
          <w:rFonts w:hint="eastAsia"/>
        </w:rPr>
        <w:t>XXXXXXXXXXXXXXXXXXX（见X.X）</w:t>
      </w:r>
      <w:r>
        <w:t>。</w:t>
      </w:r>
    </w:p>
    <w:p w14:paraId="2046150C">
      <w:pPr>
        <w:pStyle w:val="242"/>
      </w:pPr>
      <w:r>
        <w:rPr>
          <w:rFonts w:hint="eastAsia"/>
        </w:rPr>
        <w:t>本文件由</w:t>
      </w:r>
      <w:r>
        <w:rPr>
          <w:rFonts w:hint="eastAsia"/>
          <w:lang w:val="en-US" w:eastAsia="zh-CN"/>
        </w:rPr>
        <w:t>国家中医药管理局提出并</w:t>
      </w:r>
      <w:r>
        <w:rPr>
          <w:rFonts w:hint="eastAsia"/>
        </w:rPr>
        <w:t>归口。</w:t>
      </w:r>
    </w:p>
    <w:p w14:paraId="5C7E5EF8">
      <w:pPr>
        <w:pStyle w:val="242"/>
      </w:pPr>
      <w:r>
        <w:rPr>
          <w:rFonts w:hint="eastAsia"/>
        </w:rPr>
        <w:t>本文件</w:t>
      </w:r>
      <w:r>
        <w:t>起草单位：……………………………。</w:t>
      </w:r>
    </w:p>
    <w:p w14:paraId="6A58A931">
      <w:pPr>
        <w:pStyle w:val="242"/>
      </w:pPr>
      <w:r>
        <w:rPr>
          <w:rFonts w:hint="eastAsia"/>
        </w:rPr>
        <w:t>本文件主要</w:t>
      </w:r>
      <w:r>
        <w:t>起草人：……………………………。</w:t>
      </w:r>
    </w:p>
    <w:p w14:paraId="5063A07E">
      <w:pPr>
        <w:pStyle w:val="242"/>
      </w:pPr>
      <w:r>
        <w:rPr>
          <w:rFonts w:hint="eastAsia"/>
        </w:rPr>
        <w:t>本文件及</w:t>
      </w:r>
      <w:r>
        <w:rPr>
          <w:rFonts w:hint="eastAsia"/>
          <w:highlight w:val="none"/>
        </w:rPr>
        <w:t>其所</w:t>
      </w:r>
      <w:r>
        <w:rPr>
          <w:rFonts w:hint="eastAsia"/>
        </w:rPr>
        <w:t>代替文件的历次版本发布情</w:t>
      </w:r>
      <w:bookmarkStart w:id="116" w:name="_GoBack"/>
      <w:bookmarkEnd w:id="116"/>
      <w:r>
        <w:rPr>
          <w:rFonts w:hint="eastAsia"/>
        </w:rPr>
        <w:t>况为：</w:t>
      </w:r>
    </w:p>
    <w:p w14:paraId="19587E5D">
      <w:pPr>
        <w:pStyle w:val="243"/>
        <w:rPr>
          <w:rFonts w:hint="eastAsia"/>
        </w:rPr>
      </w:pPr>
      <w:r>
        <w:rPr>
          <w:rFonts w:hint="eastAsia"/>
        </w:rPr>
        <w:t>XXXX年首次发布为，XXXXX；</w:t>
      </w:r>
    </w:p>
    <w:p w14:paraId="79F43DF3">
      <w:pPr>
        <w:pStyle w:val="243"/>
        <w:rPr>
          <w:rFonts w:hint="eastAsia"/>
        </w:rPr>
      </w:pPr>
      <w:r>
        <w:rPr>
          <w:rFonts w:hint="eastAsia"/>
        </w:rPr>
        <w:t>XXXX年...........；</w:t>
      </w:r>
    </w:p>
    <w:p w14:paraId="5F21410A">
      <w:pPr>
        <w:pStyle w:val="243"/>
        <w:rPr>
          <w:rFonts w:hint="eastAsia"/>
        </w:rPr>
      </w:pPr>
      <w:r>
        <w:rPr>
          <w:rFonts w:hint="eastAsia"/>
        </w:rPr>
        <w:t>本次为第X次修订。</w:t>
      </w:r>
    </w:p>
    <w:p w14:paraId="7A56D0F3">
      <w:pPr>
        <w:pStyle w:val="241"/>
        <w:rPr>
          <w:rFonts w:hint="eastAsia"/>
        </w:rPr>
      </w:pPr>
      <w:bookmarkStart w:id="18" w:name="_Toc31909"/>
      <w:bookmarkStart w:id="19" w:name="_Toc477247001"/>
      <w:bookmarkStart w:id="20" w:name="_Toc466470277"/>
      <w:bookmarkStart w:id="21" w:name="_Toc466470256"/>
      <w:bookmarkStart w:id="22" w:name="_Toc16918"/>
      <w:bookmarkStart w:id="23" w:name="_Toc10217"/>
      <w:bookmarkStart w:id="24" w:name="_Toc469992088"/>
      <w:r>
        <w:rPr>
          <w:rFonts w:hint="eastAsia"/>
        </w:rPr>
        <w:t>引</w:t>
      </w:r>
      <w:bookmarkStart w:id="25" w:name="BKYY"/>
      <w:r>
        <w:rPr>
          <w:rFonts w:hAnsi="黑体"/>
        </w:rPr>
        <w:t>  </w:t>
      </w:r>
      <w:r>
        <w:rPr>
          <w:rFonts w:hint="eastAsia"/>
        </w:rPr>
        <w:t>言</w:t>
      </w:r>
      <w:bookmarkEnd w:id="17"/>
      <w:bookmarkEnd w:id="18"/>
      <w:bookmarkEnd w:id="19"/>
      <w:bookmarkEnd w:id="20"/>
      <w:bookmarkEnd w:id="21"/>
      <w:bookmarkEnd w:id="22"/>
      <w:bookmarkEnd w:id="23"/>
      <w:bookmarkEnd w:id="24"/>
      <w:bookmarkEnd w:id="25"/>
    </w:p>
    <w:p w14:paraId="5687024E">
      <w:pPr>
        <w:pStyle w:val="242"/>
      </w:pPr>
      <w:r>
        <w:rPr>
          <w:rFonts w:hint="eastAsia"/>
        </w:rPr>
        <w:t>X</w:t>
      </w:r>
      <w:r>
        <w:t>XXXXXXXXXXXXXXXXXXXXXXXXXXXXXXXXXXXXXXXXXXXXXXXXXXXXXXXXXXXXXXXXXXXXXXXXXXXXXXXXXXXXXXXXXXXXXXXXXXXXXXXXXXXXXXXXXXXXXXXXXXXXXXXXXXXXXXXXXXXXXXXXXXXXXXXXXXXXXXXXXXXXXXXXXXXXXXXXXXXXXXXXXXXXXXXXXXXXXXXXXXXXXXXXXXXX</w:t>
      </w:r>
      <w:r>
        <w:rPr>
          <w:rFonts w:hint="eastAsia"/>
        </w:rPr>
        <w:t>。</w:t>
      </w:r>
    </w:p>
    <w:p w14:paraId="556DA011">
      <w:pPr>
        <w:pStyle w:val="242"/>
        <w:rPr>
          <w:rFonts w:hint="eastAsia"/>
        </w:rPr>
      </w:pPr>
    </w:p>
    <w:p w14:paraId="4B91A097">
      <w:pPr>
        <w:pStyle w:val="245"/>
        <w:rPr>
          <w:rFonts w:hint="eastAsia"/>
        </w:rPr>
        <w:sectPr>
          <w:headerReference r:id="rId11" w:type="default"/>
          <w:footerReference r:id="rId12" w:type="default"/>
          <w:footerReference r:id="rId13" w:type="even"/>
          <w:pgSz w:w="11906" w:h="16838"/>
          <w:pgMar w:top="567" w:right="1134" w:bottom="1134" w:left="1417" w:header="1418" w:footer="1134" w:gutter="0"/>
          <w:pgNumType w:fmt="upperRoman" w:start="1"/>
          <w:cols w:space="720" w:num="1"/>
          <w:formProt w:val="0"/>
          <w:docGrid w:type="lines" w:linePitch="312" w:charSpace="0"/>
        </w:sectPr>
      </w:pPr>
    </w:p>
    <w:sdt>
      <w:sdtPr>
        <w:tag w:val="NEW_STAND_NAME"/>
        <w:id w:val="147467756"/>
        <w:lock w:val="sdtLocked"/>
        <w:placeholder>
          <w:docPart w:val="{3d56e8bc-7763-4263-952d-7db5a025a472}"/>
        </w:placeholder>
        <w:showingPlcHdr/>
      </w:sdtPr>
      <w:sdtEndPr>
        <w:rPr>
          <w:rFonts w:hint="eastAsia" w:ascii="黑体" w:hAnsi="Times New Roman" w:eastAsia="黑体" w:cs="Times New Roman"/>
          <w:kern w:val="0"/>
          <w:sz w:val="32"/>
          <w:szCs w:val="20"/>
          <w:lang w:val="en-US" w:eastAsia="zh-CN" w:bidi="ar-SA"/>
        </w:rPr>
      </w:sdtEndPr>
      <w:sdtContent>
        <w:p w14:paraId="5C72A5AB">
          <w:pPr>
            <w:pStyle w:val="245"/>
            <w:rPr>
              <w:rFonts w:hint="eastAsia" w:ascii="黑体" w:hAnsi="Times New Roman" w:eastAsia="黑体" w:cs="Times New Roman"/>
              <w:kern w:val="0"/>
              <w:sz w:val="32"/>
              <w:szCs w:val="20"/>
              <w:lang w:val="en-US" w:eastAsia="zh-CN" w:bidi="ar-SA"/>
            </w:rPr>
          </w:pPr>
          <w:r>
            <w:rPr>
              <w:rFonts w:hint="eastAsia" w:ascii="黑体" w:hAnsi="Times New Roman" w:eastAsia="黑体" w:cs="Times New Roman"/>
              <w:kern w:val="0"/>
              <w:sz w:val="32"/>
              <w:szCs w:val="20"/>
              <w:lang w:val="en-US" w:eastAsia="zh-CN" w:bidi="ar-SA"/>
            </w:rPr>
            <w:t>标准名称</w:t>
          </w:r>
        </w:p>
      </w:sdtContent>
    </w:sdt>
    <w:p w14:paraId="1F2349D1">
      <w:pPr>
        <w:pStyle w:val="246"/>
        <w:ind w:left="0"/>
        <w:rPr>
          <w:rFonts w:hint="eastAsia"/>
        </w:rPr>
      </w:pPr>
      <w:bookmarkStart w:id="26" w:name="_Toc466361599"/>
      <w:bookmarkStart w:id="27" w:name="_Toc466470257"/>
      <w:bookmarkStart w:id="28" w:name="_Toc5698"/>
      <w:bookmarkStart w:id="29" w:name="_Toc469992089"/>
      <w:bookmarkStart w:id="30" w:name="_Toc477247002"/>
      <w:bookmarkStart w:id="31" w:name="_Toc30969"/>
      <w:bookmarkStart w:id="32" w:name="_Toc466470278"/>
      <w:bookmarkStart w:id="33" w:name="_Toc28340"/>
      <w:r>
        <w:rPr>
          <w:rFonts w:hint="eastAsia"/>
        </w:rPr>
        <w:t>范围</w:t>
      </w:r>
      <w:bookmarkEnd w:id="26"/>
      <w:bookmarkEnd w:id="27"/>
      <w:bookmarkEnd w:id="28"/>
      <w:bookmarkEnd w:id="29"/>
      <w:bookmarkEnd w:id="30"/>
      <w:bookmarkEnd w:id="31"/>
      <w:bookmarkEnd w:id="32"/>
      <w:bookmarkEnd w:id="33"/>
    </w:p>
    <w:p w14:paraId="097C559F">
      <w:pPr>
        <w:pStyle w:val="242"/>
      </w:pPr>
      <w:r>
        <w:rPr>
          <w:rFonts w:hint="eastAsia"/>
        </w:rPr>
        <w:t>本文件</w:t>
      </w:r>
      <w:r>
        <w:t>规定了</w:t>
      </w:r>
      <w:r>
        <w:rPr>
          <w:rFonts w:hint="eastAsia"/>
        </w:rPr>
        <w:t>XXXXXXXXXXXXXXXXXXXXXXXXXXXXXXXXXXXXXXXXXXXXXXXXXXXXXXXXXXXXXXXXXXXXXXXXX</w:t>
      </w:r>
    </w:p>
    <w:p w14:paraId="3BDA6B94">
      <w:pPr>
        <w:pStyle w:val="242"/>
        <w:ind w:firstLine="0" w:firstLineChars="0"/>
      </w:pPr>
      <w:r>
        <w:t>XXXXXXXXXXXXXXXXXXXXXXXXXXXXXXXXXXXX。</w:t>
      </w:r>
    </w:p>
    <w:p w14:paraId="66FEA9C3">
      <w:pPr>
        <w:pStyle w:val="242"/>
      </w:pPr>
      <w:r>
        <w:rPr>
          <w:rFonts w:hint="eastAsia"/>
        </w:rPr>
        <w:t>本文件适用于XXXXXXXXXXXXXXXXXXXXXXXXXXXXXXXXXXXXXXXXXXXXXXXXXXXXXXXXXXXXXXXXXXXXXXXXX</w:t>
      </w:r>
    </w:p>
    <w:p w14:paraId="5DDF9FB7">
      <w:pPr>
        <w:pStyle w:val="242"/>
        <w:ind w:firstLine="0" w:firstLineChars="0"/>
        <w:rPr>
          <w:rFonts w:hint="eastAsia"/>
        </w:rPr>
      </w:pPr>
      <w:r>
        <w:t>XXXXXXXXXXXXXXXXXXXXXXXXXXXXXXXXXXXX。</w:t>
      </w:r>
    </w:p>
    <w:p w14:paraId="2DA4E825">
      <w:pPr>
        <w:pStyle w:val="246"/>
        <w:ind w:left="0"/>
        <w:rPr>
          <w:rFonts w:hint="eastAsia"/>
        </w:rPr>
      </w:pPr>
      <w:bookmarkStart w:id="34" w:name="_Toc466361600"/>
      <w:bookmarkStart w:id="35" w:name="_Toc25876"/>
      <w:bookmarkStart w:id="36" w:name="_Toc8330"/>
      <w:bookmarkStart w:id="37" w:name="_Toc466470258"/>
      <w:bookmarkStart w:id="38" w:name="_Toc30607"/>
      <w:bookmarkStart w:id="39" w:name="_Toc477247003"/>
      <w:bookmarkStart w:id="40" w:name="_Toc469992090"/>
      <w:bookmarkStart w:id="41" w:name="_Toc466470279"/>
      <w:r>
        <w:rPr>
          <w:rFonts w:hint="eastAsia"/>
        </w:rPr>
        <w:t>规范性引用文件</w:t>
      </w:r>
      <w:bookmarkEnd w:id="34"/>
      <w:bookmarkEnd w:id="35"/>
      <w:bookmarkEnd w:id="36"/>
      <w:bookmarkEnd w:id="37"/>
      <w:bookmarkEnd w:id="38"/>
      <w:bookmarkEnd w:id="39"/>
      <w:bookmarkEnd w:id="40"/>
      <w:bookmarkEnd w:id="41"/>
    </w:p>
    <w:p w14:paraId="0FFC64E7">
      <w:pPr>
        <w:pStyle w:val="242"/>
        <w:rPr>
          <w:rFonts w:hint="eastAsia"/>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4009359A">
      <w:pPr>
        <w:pStyle w:val="242"/>
      </w:pPr>
      <w:r>
        <w:rPr>
          <w:rFonts w:hint="eastAsia"/>
        </w:rPr>
        <w:t>GB/T　XXXX　　文件名称</w:t>
      </w:r>
    </w:p>
    <w:p w14:paraId="4CC224F4">
      <w:pPr>
        <w:pStyle w:val="242"/>
        <w:rPr>
          <w:rFonts w:hint="eastAsia"/>
        </w:rPr>
      </w:pPr>
      <w:r>
        <w:rPr>
          <w:rFonts w:hint="eastAsia"/>
          <w:lang w:val="en-US" w:eastAsia="zh-CN"/>
        </w:rPr>
        <w:t>ZY</w:t>
      </w:r>
      <w:r>
        <w:rPr>
          <w:rFonts w:hint="eastAsia"/>
        </w:rPr>
        <w:t>/T　XXXX—XXXX　　文件名称</w:t>
      </w:r>
    </w:p>
    <w:p w14:paraId="6636CE18">
      <w:pPr>
        <w:pStyle w:val="242"/>
      </w:pPr>
      <w:r>
        <w:rPr>
          <w:rFonts w:hint="eastAsia"/>
        </w:rPr>
        <w:t>ISO　XXXX　　文件名称（文件英文名称）</w:t>
      </w:r>
    </w:p>
    <w:p w14:paraId="1DCE9E11">
      <w:pPr>
        <w:pStyle w:val="246"/>
        <w:ind w:left="0"/>
      </w:pPr>
      <w:bookmarkStart w:id="42" w:name="_Toc466361601"/>
      <w:bookmarkEnd w:id="42"/>
      <w:bookmarkStart w:id="43" w:name="_Toc27456"/>
      <w:bookmarkStart w:id="44" w:name="_Toc7892"/>
      <w:bookmarkStart w:id="45" w:name="_Toc466470280"/>
      <w:bookmarkStart w:id="46" w:name="_Toc466470259"/>
      <w:bookmarkStart w:id="47" w:name="_Toc469992091"/>
      <w:bookmarkStart w:id="48" w:name="_Toc12529"/>
      <w:bookmarkStart w:id="49" w:name="_Toc477247004"/>
      <w:r>
        <w:rPr>
          <w:rFonts w:hint="eastAsia"/>
        </w:rPr>
        <w:t>术语和</w:t>
      </w:r>
      <w:r>
        <w:t>定义</w:t>
      </w:r>
      <w:bookmarkEnd w:id="43"/>
      <w:bookmarkEnd w:id="44"/>
      <w:bookmarkEnd w:id="45"/>
      <w:bookmarkEnd w:id="46"/>
      <w:bookmarkEnd w:id="47"/>
      <w:bookmarkEnd w:id="48"/>
      <w:bookmarkEnd w:id="49"/>
    </w:p>
    <w:p w14:paraId="67313871">
      <w:pPr>
        <w:pStyle w:val="242"/>
      </w:pPr>
      <w:r>
        <w:t>下列术语和定义适用于本文件。</w:t>
      </w:r>
    </w:p>
    <w:p w14:paraId="65C65A56">
      <w:pPr>
        <w:pStyle w:val="242"/>
      </w:pPr>
      <w:r>
        <w:t>XX</w:t>
      </w:r>
      <w:r>
        <w:rPr>
          <w:rFonts w:hint="eastAsia"/>
        </w:rPr>
        <w:t>　</w:t>
      </w:r>
      <w:r>
        <w:t>XX</w:t>
      </w:r>
      <w:r>
        <w:rPr>
          <w:rFonts w:hint="eastAsia"/>
        </w:rPr>
        <w:t>XXX—</w:t>
      </w:r>
      <w:r>
        <w:t>XXXX</w:t>
      </w:r>
      <w:r>
        <w:rPr>
          <w:rFonts w:hint="eastAsia"/>
        </w:rPr>
        <w:t>界定的以及下列术语和定义适用于本文件。</w:t>
      </w:r>
    </w:p>
    <w:p w14:paraId="322B0947">
      <w:pPr>
        <w:pStyle w:val="242"/>
        <w:ind w:firstLine="0" w:firstLineChars="0"/>
        <w:jc w:val="left"/>
        <w:rPr>
          <w:rFonts w:ascii="黑体" w:hAnsi="黑体" w:eastAsia="黑体"/>
        </w:rPr>
      </w:pPr>
      <w:r>
        <w:rPr>
          <w:rFonts w:hint="eastAsia" w:ascii="黑体" w:hAnsi="黑体" w:eastAsia="黑体"/>
        </w:rPr>
        <w:t>3</w:t>
      </w:r>
      <w:r>
        <w:rPr>
          <w:rFonts w:ascii="黑体" w:hAnsi="黑体" w:eastAsia="黑体"/>
        </w:rPr>
        <w:t>.1</w:t>
      </w:r>
    </w:p>
    <w:p w14:paraId="5A6E6347">
      <w:pPr>
        <w:pStyle w:val="242"/>
        <w:ind w:firstLineChars="0"/>
        <w:jc w:val="left"/>
        <w:rPr>
          <w:rFonts w:hint="eastAsia" w:ascii="黑体" w:hAnsi="黑体" w:eastAsia="黑体"/>
        </w:rPr>
      </w:pPr>
      <w:r>
        <w:rPr>
          <w:rFonts w:hint="eastAsia" w:ascii="黑体" w:hAnsi="黑体" w:eastAsia="黑体"/>
        </w:rPr>
        <w:t>术语</w:t>
      </w:r>
      <w:r>
        <w:rPr>
          <w:rFonts w:ascii="黑体" w:hAnsi="黑体" w:eastAsia="黑体"/>
        </w:rPr>
        <w:t>中文名称</w:t>
      </w:r>
      <w:r>
        <w:rPr>
          <w:rFonts w:hint="eastAsia" w:ascii="黑体" w:hAnsi="黑体" w:eastAsia="黑体"/>
        </w:rPr>
        <w:t>　术语英文名称</w:t>
      </w:r>
    </w:p>
    <w:p w14:paraId="5863FB23">
      <w:pPr>
        <w:widowControl/>
        <w:tabs>
          <w:tab w:val="center" w:pos="4201"/>
          <w:tab w:val="right" w:leader="dot" w:pos="9298"/>
        </w:tabs>
        <w:autoSpaceDE w:val="0"/>
        <w:autoSpaceDN w:val="0"/>
        <w:ind w:firstLine="420" w:firstLineChars="200"/>
        <w:rPr>
          <w:rFonts w:hint="eastAsia" w:ascii="宋体"/>
          <w:kern w:val="0"/>
          <w:szCs w:val="20"/>
        </w:rPr>
      </w:pPr>
      <w:r>
        <w:rPr>
          <w:rFonts w:hint="eastAsia" w:ascii="宋体"/>
          <w:kern w:val="0"/>
          <w:szCs w:val="20"/>
        </w:rPr>
        <w:t>XXXXXXXXXXXXXXXXXXXXXXXXXXXXXXXXXXXXXXXXXXXXXXXXXXXXXXXXXXXXXXXXXXXXXXXXXXXXXXXXXXXXXXXXXXXXXXXXXXXXXXXXXXXXXXXXXXXXXXXXXXXXXXX。</w:t>
      </w:r>
    </w:p>
    <w:p w14:paraId="69562423">
      <w:pPr>
        <w:pStyle w:val="247"/>
      </w:pPr>
      <w:r>
        <w:rPr>
          <w:rFonts w:hint="eastAsia"/>
        </w:rPr>
        <w:t>XXXXXXXXXXXXXXXXXXXXXXXXXXXXXXXXXXXXXXXXXXXXXXXXXXXXXXXXXXXXXXXXXXXXXXXXXXXXXXXXXXXXXXXXXXXXXXXXXXXXXXXXXXXXXXXXXXXXX</w:t>
      </w:r>
      <w:r>
        <w:t>。</w:t>
      </w:r>
    </w:p>
    <w:p w14:paraId="6D85FF3C">
      <w:pPr>
        <w:pStyle w:val="242"/>
        <w:ind w:firstLine="0" w:firstLineChars="0"/>
        <w:jc w:val="left"/>
        <w:rPr>
          <w:rFonts w:ascii="黑体" w:hAnsi="黑体" w:eastAsia="黑体"/>
        </w:rPr>
      </w:pPr>
      <w:r>
        <w:rPr>
          <w:rFonts w:hint="eastAsia" w:ascii="黑体" w:hAnsi="黑体" w:eastAsia="黑体"/>
        </w:rPr>
        <w:t>3</w:t>
      </w:r>
      <w:r>
        <w:rPr>
          <w:rFonts w:ascii="黑体" w:hAnsi="黑体" w:eastAsia="黑体"/>
        </w:rPr>
        <w:t>.2</w:t>
      </w:r>
    </w:p>
    <w:p w14:paraId="1A593EDE">
      <w:pPr>
        <w:pStyle w:val="242"/>
        <w:ind w:firstLineChars="0"/>
        <w:jc w:val="left"/>
        <w:rPr>
          <w:rFonts w:ascii="黑体" w:hAnsi="黑体" w:eastAsia="黑体"/>
        </w:rPr>
      </w:pPr>
      <w:r>
        <w:rPr>
          <w:rFonts w:ascii="黑体" w:hAnsi="黑体" w:eastAsia="黑体"/>
        </w:rPr>
        <w:t>XXX</w:t>
      </w:r>
      <w:r>
        <w:rPr>
          <w:rFonts w:hint="eastAsia" w:ascii="黑体" w:hAnsi="黑体" w:eastAsia="黑体"/>
        </w:rPr>
        <w:t>　</w:t>
      </w:r>
      <w:r>
        <w:rPr>
          <w:rFonts w:ascii="黑体" w:hAnsi="黑体" w:eastAsia="黑体"/>
        </w:rPr>
        <w:t>XXXXXXXX</w:t>
      </w:r>
    </w:p>
    <w:p w14:paraId="4B2F48B3">
      <w:pPr>
        <w:widowControl/>
        <w:tabs>
          <w:tab w:val="center" w:pos="4201"/>
          <w:tab w:val="right" w:leader="dot" w:pos="9298"/>
        </w:tabs>
        <w:autoSpaceDE w:val="0"/>
        <w:autoSpaceDN w:val="0"/>
        <w:ind w:firstLine="420" w:firstLineChars="200"/>
        <w:rPr>
          <w:rFonts w:hint="eastAsia" w:ascii="宋体"/>
          <w:kern w:val="0"/>
          <w:szCs w:val="20"/>
        </w:rPr>
      </w:pPr>
      <w:r>
        <w:rPr>
          <w:rFonts w:hint="eastAsia" w:ascii="宋体"/>
          <w:kern w:val="0"/>
          <w:szCs w:val="20"/>
        </w:rPr>
        <w:t>XXXXXXXXXXXXXXXXXXXXXXXXXXXXXXXXXXXXXXXXXXXXXXXXXXXXXXXXXXXXXXXXXXXXXXXXXXXXXXXXXXXXXXXXXXXXXXXXXXXXXXXXXXXXXXXXXXXXXXXXXXXXXXX。</w:t>
      </w:r>
    </w:p>
    <w:p w14:paraId="02495963">
      <w:pPr>
        <w:pStyle w:val="242"/>
        <w:ind w:firstLineChars="0"/>
        <w:jc w:val="left"/>
        <w:rPr>
          <w:rFonts w:hint="eastAsia" w:hAnsi="宋体"/>
          <w:szCs w:val="21"/>
        </w:rPr>
      </w:pPr>
      <w:bookmarkStart w:id="50" w:name="OLE_LINK1"/>
      <w:r>
        <w:rPr>
          <w:rFonts w:hint="eastAsia" w:hAnsi="宋体"/>
          <w:szCs w:val="21"/>
        </w:rPr>
        <w:t>[来源：</w:t>
      </w:r>
      <w:r>
        <w:rPr>
          <w:rFonts w:hint="eastAsia" w:hAnsi="宋体"/>
          <w:szCs w:val="21"/>
          <w:lang w:val="en-US" w:eastAsia="zh-CN"/>
        </w:rPr>
        <w:t>ZY</w:t>
      </w:r>
      <w:r>
        <w:rPr>
          <w:rFonts w:hAnsi="宋体"/>
          <w:szCs w:val="21"/>
        </w:rPr>
        <w:t>/T</w:t>
      </w:r>
      <w:r>
        <w:rPr>
          <w:rFonts w:hint="eastAsia" w:hAnsi="宋体"/>
          <w:szCs w:val="21"/>
        </w:rPr>
        <w:t>　</w:t>
      </w:r>
      <w:r>
        <w:rPr>
          <w:rFonts w:hAnsi="宋体"/>
          <w:szCs w:val="21"/>
        </w:rPr>
        <w:t>XXXXX</w:t>
      </w:r>
      <w:r>
        <w:rPr>
          <w:rFonts w:hint="eastAsia"/>
        </w:rPr>
        <w:t>—</w:t>
      </w:r>
      <w:r>
        <w:rPr>
          <w:rFonts w:hAnsi="宋体"/>
          <w:szCs w:val="21"/>
        </w:rPr>
        <w:t>XXXX</w:t>
      </w:r>
      <w:r>
        <w:rPr>
          <w:rFonts w:hint="eastAsia" w:hAnsi="宋体"/>
          <w:szCs w:val="21"/>
        </w:rPr>
        <w:t>，章条编号</w:t>
      </w:r>
      <w:r>
        <w:rPr>
          <w:rFonts w:hAnsi="宋体"/>
          <w:szCs w:val="21"/>
        </w:rPr>
        <w:t>]</w:t>
      </w:r>
    </w:p>
    <w:bookmarkEnd w:id="50"/>
    <w:p w14:paraId="7E6AA5C4">
      <w:pPr>
        <w:pStyle w:val="242"/>
        <w:ind w:firstLine="0" w:firstLineChars="0"/>
        <w:jc w:val="left"/>
        <w:rPr>
          <w:rFonts w:ascii="黑体" w:hAnsi="黑体" w:eastAsia="黑体"/>
        </w:rPr>
      </w:pPr>
      <w:r>
        <w:rPr>
          <w:rFonts w:hint="eastAsia" w:ascii="黑体" w:hAnsi="黑体" w:eastAsia="黑体"/>
        </w:rPr>
        <w:t>3</w:t>
      </w:r>
      <w:r>
        <w:rPr>
          <w:rFonts w:ascii="黑体" w:hAnsi="黑体" w:eastAsia="黑体"/>
        </w:rPr>
        <w:t>.3</w:t>
      </w:r>
    </w:p>
    <w:p w14:paraId="1CD703E5">
      <w:pPr>
        <w:pStyle w:val="242"/>
        <w:ind w:firstLineChars="0"/>
        <w:jc w:val="left"/>
        <w:rPr>
          <w:rFonts w:ascii="黑体" w:hAnsi="黑体" w:eastAsia="黑体"/>
        </w:rPr>
      </w:pPr>
      <w:r>
        <w:rPr>
          <w:rFonts w:ascii="黑体" w:hAnsi="黑体" w:eastAsia="黑体"/>
        </w:rPr>
        <w:t>XXX</w:t>
      </w:r>
      <w:r>
        <w:rPr>
          <w:rFonts w:hint="eastAsia" w:ascii="黑体" w:hAnsi="黑体" w:eastAsia="黑体"/>
        </w:rPr>
        <w:t>　</w:t>
      </w:r>
      <w:r>
        <w:rPr>
          <w:rFonts w:ascii="黑体" w:hAnsi="黑体" w:eastAsia="黑体"/>
        </w:rPr>
        <w:t>XXXXXXXX</w:t>
      </w:r>
    </w:p>
    <w:p w14:paraId="0508E7AF">
      <w:pPr>
        <w:widowControl/>
        <w:tabs>
          <w:tab w:val="center" w:pos="4201"/>
          <w:tab w:val="right" w:leader="dot" w:pos="9298"/>
        </w:tabs>
        <w:autoSpaceDE w:val="0"/>
        <w:autoSpaceDN w:val="0"/>
        <w:ind w:firstLine="420" w:firstLineChars="200"/>
        <w:rPr>
          <w:rFonts w:hint="eastAsia" w:ascii="宋体"/>
          <w:kern w:val="0"/>
          <w:szCs w:val="20"/>
        </w:rPr>
      </w:pPr>
      <w:r>
        <w:rPr>
          <w:rFonts w:hint="eastAsia" w:ascii="宋体"/>
          <w:kern w:val="0"/>
          <w:szCs w:val="20"/>
        </w:rPr>
        <w:t>XXXXXXXXXXXXXXXXXXXXXXXXXXXXXXXXXXXXXXXXXXXXXXXXXXXXXXXXXXXXXXXXXXXXXXXXXXXXXXXXXXXXXXXXXXXXXXXXXXXXXXXXXXXXXXXXXXXXXXXXXXXXXXX。</w:t>
      </w:r>
    </w:p>
    <w:p w14:paraId="338BEEBD">
      <w:pPr>
        <w:pStyle w:val="242"/>
        <w:ind w:firstLineChars="0"/>
        <w:jc w:val="left"/>
        <w:rPr>
          <w:rFonts w:hint="eastAsia" w:hAnsi="宋体"/>
          <w:szCs w:val="21"/>
        </w:rPr>
      </w:pPr>
      <w:r>
        <w:rPr>
          <w:rFonts w:hint="eastAsia" w:hAnsi="宋体"/>
          <w:szCs w:val="21"/>
        </w:rPr>
        <w:t>[来源：</w:t>
      </w:r>
      <w:r>
        <w:rPr>
          <w:rFonts w:hint="eastAsia" w:hAnsi="宋体"/>
          <w:szCs w:val="21"/>
          <w:lang w:val="en-US" w:eastAsia="zh-CN"/>
        </w:rPr>
        <w:t>GB</w:t>
      </w:r>
      <w:r>
        <w:rPr>
          <w:rFonts w:hAnsi="宋体"/>
          <w:szCs w:val="21"/>
        </w:rPr>
        <w:t>/T</w:t>
      </w:r>
      <w:r>
        <w:rPr>
          <w:rFonts w:hint="eastAsia" w:hAnsi="宋体"/>
          <w:szCs w:val="21"/>
        </w:rPr>
        <w:t>　</w:t>
      </w:r>
      <w:r>
        <w:rPr>
          <w:rFonts w:hAnsi="宋体"/>
          <w:szCs w:val="21"/>
        </w:rPr>
        <w:t>XXXXX</w:t>
      </w:r>
      <w:r>
        <w:rPr>
          <w:rFonts w:hint="eastAsia"/>
        </w:rPr>
        <w:t>—</w:t>
      </w:r>
      <w:r>
        <w:rPr>
          <w:rFonts w:hAnsi="宋体"/>
          <w:szCs w:val="21"/>
        </w:rPr>
        <w:t>XXXX</w:t>
      </w:r>
      <w:r>
        <w:rPr>
          <w:rFonts w:hint="eastAsia" w:hAnsi="宋体"/>
          <w:szCs w:val="21"/>
        </w:rPr>
        <w:t>，章条编号，有修改</w:t>
      </w:r>
      <w:r>
        <w:rPr>
          <w:rFonts w:hAnsi="宋体"/>
          <w:szCs w:val="21"/>
        </w:rPr>
        <w:t>]</w:t>
      </w:r>
    </w:p>
    <w:p w14:paraId="6F52B238">
      <w:pPr>
        <w:pStyle w:val="246"/>
        <w:ind w:left="0"/>
      </w:pPr>
      <w:bookmarkStart w:id="51" w:name="_Toc477247005"/>
      <w:bookmarkStart w:id="52" w:name="_Toc13636"/>
      <w:bookmarkStart w:id="53" w:name="_Toc11282"/>
      <w:bookmarkStart w:id="54" w:name="_Toc17025"/>
      <w:bookmarkStart w:id="55" w:name="_Toc469992092"/>
      <w:bookmarkStart w:id="56" w:name="_Toc466470281"/>
      <w:bookmarkStart w:id="57" w:name="_Toc466470260"/>
      <w:r>
        <w:rPr>
          <w:rFonts w:hint="eastAsia"/>
        </w:rPr>
        <w:t>标题</w:t>
      </w:r>
      <w:bookmarkEnd w:id="51"/>
      <w:bookmarkEnd w:id="52"/>
      <w:bookmarkEnd w:id="53"/>
      <w:bookmarkEnd w:id="54"/>
      <w:bookmarkEnd w:id="55"/>
      <w:bookmarkEnd w:id="56"/>
      <w:bookmarkEnd w:id="57"/>
    </w:p>
    <w:p w14:paraId="2B6683F7">
      <w:pPr>
        <w:pStyle w:val="249"/>
        <w:ind w:left="0"/>
      </w:pPr>
      <w:bookmarkStart w:id="58" w:name="_Toc477247006"/>
      <w:bookmarkStart w:id="59" w:name="_Toc469992093"/>
      <w:bookmarkStart w:id="60" w:name="_Toc32074"/>
      <w:bookmarkStart w:id="61" w:name="_Toc466470261"/>
      <w:bookmarkStart w:id="62" w:name="_Toc466470282"/>
      <w:r>
        <w:rPr>
          <w:rFonts w:hint="eastAsia"/>
        </w:rPr>
        <w:t>标题</w:t>
      </w:r>
      <w:bookmarkEnd w:id="58"/>
      <w:bookmarkEnd w:id="59"/>
      <w:bookmarkEnd w:id="60"/>
      <w:bookmarkEnd w:id="61"/>
      <w:bookmarkEnd w:id="62"/>
    </w:p>
    <w:p w14:paraId="0F162187">
      <w:pPr>
        <w:pStyle w:val="250"/>
        <w:spacing w:before="156" w:after="156"/>
      </w:pPr>
      <w:r>
        <w:rPr>
          <w:rFonts w:hint="eastAsia"/>
        </w:rPr>
        <w:t>标题</w:t>
      </w:r>
    </w:p>
    <w:p w14:paraId="3ABD9AEB">
      <w:pPr>
        <w:pStyle w:val="242"/>
      </w:pPr>
      <w:r>
        <w:t>XXXXXXXXXXXXXXXXXXXXXXXXXXXXXXXXXXXXXXXXXXXXXXXXXXXXXXXXXXXXXXXX</w:t>
      </w:r>
      <w:r>
        <w:rPr>
          <w:rFonts w:hint="eastAsia"/>
        </w:rPr>
        <w:t>以下类别</w:t>
      </w:r>
      <w:r>
        <w:t>：</w:t>
      </w:r>
    </w:p>
    <w:p w14:paraId="7FFE8AE5">
      <w:pPr>
        <w:pStyle w:val="243"/>
      </w:pPr>
      <w:r>
        <w:t>XXXXXXXXXXXXXXXXXXXXXXXXXXXXXXXXXXXXX：</w:t>
      </w:r>
    </w:p>
    <w:p w14:paraId="29D03729">
      <w:pPr>
        <w:pStyle w:val="251"/>
      </w:pPr>
      <w:r>
        <w:t>XXXXXXXXXXXXXXXXXXXXXXXXXXXXXX；</w:t>
      </w:r>
    </w:p>
    <w:p w14:paraId="028477C2">
      <w:pPr>
        <w:pStyle w:val="251"/>
        <w:rPr>
          <w:rFonts w:hint="eastAsia"/>
        </w:rPr>
      </w:pPr>
      <w:r>
        <w:t>XXXXXXXXXXXXXXXXXXXXXXXXXXXXXX。</w:t>
      </w:r>
    </w:p>
    <w:p w14:paraId="10F1279E">
      <w:pPr>
        <w:pStyle w:val="243"/>
      </w:pPr>
      <w:r>
        <w:t>XXXXXXXXXXXXXXXXXXXXXXXXXXXXXXXXXXXXX；</w:t>
      </w:r>
    </w:p>
    <w:p w14:paraId="40041304">
      <w:pPr>
        <w:pStyle w:val="243"/>
      </w:pPr>
      <w:r>
        <w:t>XXXXXXXXXXXXXXXXXXXXXXXXXXXXXXXXXXXXX。</w:t>
      </w:r>
    </w:p>
    <w:p w14:paraId="0203FB85">
      <w:pPr>
        <w:pStyle w:val="242"/>
      </w:pPr>
      <w:r>
        <w:t>XXXXXXXXXXXXXXXXXXXXXXXXXXXXXXXXXXXXXXXXXXXXXXXXXXXXXXXXXXXXXXXXXXXXXXXXXXXXXXXXXXXXXXXXXXXXXXXXXXXXXXXXXXXXXXXXXXXXXXXXXXXXXXXXXXXXXXXXXXXXXXXXXXXXXXXXXXXXXXXXXXXXXXXXXXXXXXXXXXXXXXXXXXXXXXXXXXXXXXXXXXXXXXXXXXXX：</w:t>
      </w:r>
    </w:p>
    <w:p w14:paraId="416F8898">
      <w:pPr>
        <w:pStyle w:val="244"/>
        <w:numPr>
          <w:ilvl w:val="0"/>
          <w:numId w:val="38"/>
        </w:numPr>
        <w:tabs>
          <w:tab w:val="clear" w:pos="840"/>
        </w:tabs>
      </w:pPr>
      <w:r>
        <w:t>XXXXXXXXXXXXXXXXXXXXXXXXXXXXXXXXXXXXX；</w:t>
      </w:r>
    </w:p>
    <w:p w14:paraId="3F7CF773">
      <w:pPr>
        <w:pStyle w:val="244"/>
        <w:numPr>
          <w:ilvl w:val="0"/>
          <w:numId w:val="38"/>
        </w:numPr>
        <w:tabs>
          <w:tab w:val="clear" w:pos="840"/>
        </w:tabs>
      </w:pPr>
      <w:r>
        <w:t>XXXXXXXXXXXXXXXXXXXXXXXXXXXXXXXXXXXXX；</w:t>
      </w:r>
    </w:p>
    <w:p w14:paraId="63390198">
      <w:pPr>
        <w:pStyle w:val="244"/>
        <w:numPr>
          <w:ilvl w:val="0"/>
          <w:numId w:val="38"/>
        </w:numPr>
        <w:tabs>
          <w:tab w:val="clear" w:pos="840"/>
        </w:tabs>
      </w:pPr>
      <w:r>
        <w:t>XXXXXXXXXXXXXXXXXXXXXXXXXXXXXXXXXXXXXX：</w:t>
      </w:r>
    </w:p>
    <w:p w14:paraId="2F457B63">
      <w:pPr>
        <w:pStyle w:val="252"/>
        <w:numPr>
          <w:ilvl w:val="1"/>
          <w:numId w:val="38"/>
        </w:numPr>
        <w:tabs>
          <w:tab w:val="clear" w:pos="1260"/>
        </w:tabs>
      </w:pPr>
      <w:r>
        <w:t>XXXXXXXXXXXXXXXXXXXXXXXXXXXXXXXXXXXXXXX；</w:t>
      </w:r>
    </w:p>
    <w:p w14:paraId="017A4EAF">
      <w:pPr>
        <w:pStyle w:val="252"/>
        <w:numPr>
          <w:ilvl w:val="1"/>
          <w:numId w:val="38"/>
        </w:numPr>
        <w:tabs>
          <w:tab w:val="clear" w:pos="1260"/>
        </w:tabs>
      </w:pPr>
      <w:r>
        <w:t>XXXXXXXXXXXXXXXXXXXXXXXXXXXXXXXXXX。</w:t>
      </w:r>
    </w:p>
    <w:p w14:paraId="0B93B29D">
      <w:pPr>
        <w:pStyle w:val="253"/>
        <w:spacing w:before="156" w:after="156"/>
      </w:pPr>
      <w:r>
        <w:rPr>
          <w:rFonts w:hint="eastAsia"/>
        </w:rPr>
        <w:t>4</w:t>
      </w:r>
      <w:r>
        <w:t>.1.1.1</w:t>
      </w:r>
      <w:r>
        <w:rPr>
          <w:rFonts w:hint="eastAsia"/>
        </w:rPr>
        <w:t>标题</w:t>
      </w:r>
    </w:p>
    <w:p w14:paraId="3296F759">
      <w:pPr>
        <w:pStyle w:val="246"/>
        <w:ind w:left="0"/>
      </w:pPr>
      <w:bookmarkStart w:id="63" w:name="_Toc466470283"/>
      <w:bookmarkStart w:id="64" w:name="_Toc469992094"/>
      <w:bookmarkStart w:id="65" w:name="_Toc20910"/>
      <w:bookmarkStart w:id="66" w:name="_Toc466470262"/>
      <w:bookmarkStart w:id="67" w:name="_Toc6140"/>
      <w:bookmarkStart w:id="68" w:name="_Toc11739"/>
      <w:bookmarkStart w:id="69" w:name="_Toc477247007"/>
      <w:r>
        <w:rPr>
          <w:rFonts w:hint="eastAsia"/>
        </w:rPr>
        <w:t>标题</w:t>
      </w:r>
      <w:bookmarkEnd w:id="63"/>
      <w:bookmarkEnd w:id="64"/>
      <w:bookmarkEnd w:id="65"/>
      <w:bookmarkEnd w:id="66"/>
      <w:bookmarkEnd w:id="67"/>
      <w:bookmarkEnd w:id="68"/>
      <w:bookmarkEnd w:id="69"/>
    </w:p>
    <w:p w14:paraId="165208F4">
      <w:pPr>
        <w:pStyle w:val="242"/>
        <w:rPr>
          <w:rFonts w:hint="eastAsia"/>
        </w:rPr>
      </w:pPr>
      <w:r>
        <w:rPr>
          <w:rFonts w:hint="eastAsia"/>
        </w:rPr>
        <w:t>XXXXXX见图1</w:t>
      </w:r>
      <w:r>
        <w:t>。</w:t>
      </w:r>
    </w:p>
    <w:p w14:paraId="0CC79C20">
      <w:pPr>
        <w:pStyle w:val="242"/>
        <w:rPr>
          <w:rFonts w:hint="eastAsia"/>
        </w:rPr>
      </w:pPr>
      <w:r>
        <w:pict>
          <v:rect id="_x0000_s2052" o:spid="_x0000_s2052" o:spt="1" style="position:absolute;left:0pt;margin-left:145.25pt;margin-top:6.8pt;height:50.5pt;width:176.75pt;z-index:251663360;mso-width-relative:page;mso-height-relative:page;" fillcolor="#FFFFFF" filled="t" stroked="t" coordsize="21600,21600">
            <v:path/>
            <v:fill on="t" color2="#FFFFFF" focussize="0,0"/>
            <v:stroke color="#000000" joinstyle="miter"/>
            <v:imagedata o:title=""/>
            <o:lock v:ext="edit" aspectratio="f"/>
            <v:textbox>
              <w:txbxContent>
                <w:p w14:paraId="568E2859"/>
              </w:txbxContent>
            </v:textbox>
          </v:rect>
        </w:pict>
      </w:r>
    </w:p>
    <w:p w14:paraId="2C81B89A">
      <w:pPr>
        <w:pStyle w:val="242"/>
      </w:pPr>
    </w:p>
    <w:p w14:paraId="04DA5977">
      <w:pPr>
        <w:pStyle w:val="242"/>
      </w:pPr>
    </w:p>
    <w:p w14:paraId="67F1DA59">
      <w:pPr>
        <w:pStyle w:val="242"/>
        <w:rPr>
          <w:rFonts w:hint="eastAsia"/>
        </w:rPr>
      </w:pPr>
    </w:p>
    <w:p w14:paraId="21A8EF65">
      <w:pPr>
        <w:pStyle w:val="248"/>
      </w:pPr>
      <w:r>
        <w:rPr>
          <w:rFonts w:hint="eastAsia"/>
        </w:rPr>
        <w:t>XXXXXXXXXXXXXXXXXXXX。</w:t>
      </w:r>
    </w:p>
    <w:p w14:paraId="05F953F4">
      <w:pPr>
        <w:pStyle w:val="254"/>
        <w:rPr>
          <w:rFonts w:hint="eastAsia"/>
        </w:rPr>
      </w:pPr>
      <w:r>
        <w:rPr>
          <w:rFonts w:hint="eastAsia"/>
        </w:rPr>
        <w:t>图题</w:t>
      </w:r>
    </w:p>
    <w:p w14:paraId="4832C21D">
      <w:pPr>
        <w:pStyle w:val="255"/>
        <w:spacing w:before="156" w:after="156"/>
      </w:pPr>
      <w:r>
        <w:t>XXXXXXXXXXXXXXXXXXXXXXXXXXXXXXXXXXXXXXXXXXXXXXXXXXXXXXXXXXXXXXXXXXXXXX。</w:t>
      </w:r>
    </w:p>
    <w:p w14:paraId="38DC5857">
      <w:pPr>
        <w:pStyle w:val="242"/>
      </w:pPr>
      <w:r>
        <w:rPr>
          <w:rFonts w:hint="eastAsia"/>
        </w:rPr>
        <w:t>XXXXXX内容应符合表1的要求</w:t>
      </w:r>
      <w:r>
        <w:t>。</w:t>
      </w:r>
    </w:p>
    <w:p w14:paraId="17A3DB7B">
      <w:pPr>
        <w:pStyle w:val="257"/>
        <w:rPr>
          <w:rFonts w:hint="eastAsia"/>
        </w:rPr>
      </w:pPr>
      <w:r>
        <w:rPr>
          <w:rFonts w:hint="eastAsia"/>
          <w:highlight w:val="none"/>
        </w:rPr>
        <w:t>表题</w:t>
      </w:r>
    </w:p>
    <w:tbl>
      <w:tblPr>
        <w:tblStyle w:val="28"/>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92"/>
        <w:gridCol w:w="2393"/>
        <w:gridCol w:w="2393"/>
        <w:gridCol w:w="2393"/>
      </w:tblGrid>
      <w:tr w14:paraId="7E0011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92" w:type="dxa"/>
            <w:noWrap w:val="0"/>
            <w:vAlign w:val="top"/>
          </w:tcPr>
          <w:p w14:paraId="7BC7AC0F">
            <w:pPr>
              <w:pStyle w:val="256"/>
              <w:ind w:firstLine="0" w:firstLineChars="0"/>
              <w:jc w:val="center"/>
              <w:rPr>
                <w:rFonts w:hint="eastAsia"/>
                <w:b/>
                <w:bCs/>
              </w:rPr>
            </w:pPr>
            <w:r>
              <w:rPr>
                <w:b/>
                <w:bCs/>
              </w:rPr>
              <w:t>XXXXXXXXX</w:t>
            </w:r>
          </w:p>
        </w:tc>
        <w:tc>
          <w:tcPr>
            <w:tcW w:w="2393" w:type="dxa"/>
            <w:noWrap w:val="0"/>
            <w:vAlign w:val="top"/>
          </w:tcPr>
          <w:p w14:paraId="5209D002">
            <w:pPr>
              <w:pStyle w:val="256"/>
              <w:ind w:firstLine="0" w:firstLineChars="0"/>
              <w:jc w:val="center"/>
              <w:rPr>
                <w:rFonts w:hint="eastAsia"/>
                <w:b/>
                <w:bCs/>
              </w:rPr>
            </w:pPr>
            <w:r>
              <w:rPr>
                <w:b/>
                <w:bCs/>
              </w:rPr>
              <w:t>XXXXXXXXX</w:t>
            </w:r>
          </w:p>
        </w:tc>
        <w:tc>
          <w:tcPr>
            <w:tcW w:w="2393" w:type="dxa"/>
            <w:noWrap w:val="0"/>
            <w:vAlign w:val="top"/>
          </w:tcPr>
          <w:p w14:paraId="685E65EA">
            <w:pPr>
              <w:pStyle w:val="256"/>
              <w:ind w:firstLine="0" w:firstLineChars="0"/>
              <w:jc w:val="center"/>
              <w:rPr>
                <w:rFonts w:hint="eastAsia"/>
                <w:b/>
                <w:bCs/>
              </w:rPr>
            </w:pPr>
            <w:r>
              <w:rPr>
                <w:b/>
                <w:bCs/>
              </w:rPr>
              <w:t>XXXXXXXXX</w:t>
            </w:r>
          </w:p>
        </w:tc>
        <w:tc>
          <w:tcPr>
            <w:tcW w:w="2393" w:type="dxa"/>
            <w:noWrap w:val="0"/>
            <w:vAlign w:val="top"/>
          </w:tcPr>
          <w:p w14:paraId="42983A20">
            <w:pPr>
              <w:pStyle w:val="256"/>
              <w:ind w:firstLine="0" w:firstLineChars="0"/>
              <w:jc w:val="center"/>
              <w:rPr>
                <w:rFonts w:hint="eastAsia"/>
                <w:b/>
                <w:bCs/>
              </w:rPr>
            </w:pPr>
            <w:r>
              <w:rPr>
                <w:b/>
                <w:bCs/>
              </w:rPr>
              <w:t>XXXXXXXXX</w:t>
            </w:r>
          </w:p>
        </w:tc>
      </w:tr>
      <w:tr w14:paraId="49844E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92" w:type="dxa"/>
            <w:noWrap w:val="0"/>
            <w:vAlign w:val="top"/>
          </w:tcPr>
          <w:p w14:paraId="0ED95810">
            <w:pPr>
              <w:pStyle w:val="256"/>
              <w:ind w:firstLine="0" w:firstLineChars="0"/>
              <w:rPr>
                <w:rFonts w:hint="eastAsia"/>
              </w:rPr>
            </w:pPr>
          </w:p>
        </w:tc>
        <w:tc>
          <w:tcPr>
            <w:tcW w:w="2393" w:type="dxa"/>
            <w:noWrap w:val="0"/>
            <w:vAlign w:val="top"/>
          </w:tcPr>
          <w:p w14:paraId="6471F3EE">
            <w:pPr>
              <w:pStyle w:val="256"/>
              <w:ind w:firstLine="0" w:firstLineChars="0"/>
              <w:rPr>
                <w:rFonts w:hint="eastAsia"/>
              </w:rPr>
            </w:pPr>
          </w:p>
        </w:tc>
        <w:tc>
          <w:tcPr>
            <w:tcW w:w="2393" w:type="dxa"/>
            <w:noWrap w:val="0"/>
            <w:vAlign w:val="top"/>
          </w:tcPr>
          <w:p w14:paraId="299B7EB8">
            <w:pPr>
              <w:pStyle w:val="256"/>
              <w:ind w:firstLine="0" w:firstLineChars="0"/>
              <w:rPr>
                <w:rFonts w:hint="eastAsia"/>
              </w:rPr>
            </w:pPr>
          </w:p>
        </w:tc>
        <w:tc>
          <w:tcPr>
            <w:tcW w:w="2393" w:type="dxa"/>
            <w:noWrap w:val="0"/>
            <w:vAlign w:val="top"/>
          </w:tcPr>
          <w:p w14:paraId="03F75115">
            <w:pPr>
              <w:pStyle w:val="256"/>
              <w:ind w:firstLine="0" w:firstLineChars="0"/>
              <w:rPr>
                <w:rFonts w:hint="eastAsia"/>
              </w:rPr>
            </w:pPr>
          </w:p>
        </w:tc>
      </w:tr>
      <w:tr w14:paraId="49DCD6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92" w:type="dxa"/>
            <w:noWrap w:val="0"/>
            <w:vAlign w:val="top"/>
          </w:tcPr>
          <w:p w14:paraId="07A6C5EF">
            <w:pPr>
              <w:pStyle w:val="256"/>
              <w:ind w:firstLine="0" w:firstLineChars="0"/>
              <w:rPr>
                <w:rFonts w:hint="eastAsia"/>
              </w:rPr>
            </w:pPr>
          </w:p>
        </w:tc>
        <w:tc>
          <w:tcPr>
            <w:tcW w:w="2393" w:type="dxa"/>
            <w:noWrap w:val="0"/>
            <w:vAlign w:val="top"/>
          </w:tcPr>
          <w:p w14:paraId="1823787E">
            <w:pPr>
              <w:pStyle w:val="256"/>
              <w:ind w:firstLine="0" w:firstLineChars="0"/>
              <w:rPr>
                <w:rFonts w:hint="eastAsia"/>
              </w:rPr>
            </w:pPr>
          </w:p>
        </w:tc>
        <w:tc>
          <w:tcPr>
            <w:tcW w:w="2393" w:type="dxa"/>
            <w:noWrap w:val="0"/>
            <w:vAlign w:val="top"/>
          </w:tcPr>
          <w:p w14:paraId="31EEE4C7">
            <w:pPr>
              <w:pStyle w:val="256"/>
              <w:ind w:firstLine="0" w:firstLineChars="0"/>
              <w:rPr>
                <w:rFonts w:hint="eastAsia"/>
              </w:rPr>
            </w:pPr>
          </w:p>
        </w:tc>
        <w:tc>
          <w:tcPr>
            <w:tcW w:w="2393" w:type="dxa"/>
            <w:noWrap w:val="0"/>
            <w:vAlign w:val="top"/>
          </w:tcPr>
          <w:p w14:paraId="23BECC1A">
            <w:pPr>
              <w:pStyle w:val="256"/>
              <w:ind w:firstLine="0" w:firstLineChars="0"/>
              <w:rPr>
                <w:rFonts w:hint="eastAsia"/>
              </w:rPr>
            </w:pPr>
          </w:p>
        </w:tc>
      </w:tr>
      <w:tr w14:paraId="5F31AF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92" w:type="dxa"/>
            <w:noWrap w:val="0"/>
            <w:vAlign w:val="top"/>
          </w:tcPr>
          <w:p w14:paraId="34EB330A">
            <w:pPr>
              <w:pStyle w:val="256"/>
              <w:ind w:firstLine="0" w:firstLineChars="0"/>
              <w:rPr>
                <w:rFonts w:hint="eastAsia"/>
              </w:rPr>
            </w:pPr>
          </w:p>
        </w:tc>
        <w:tc>
          <w:tcPr>
            <w:tcW w:w="2393" w:type="dxa"/>
            <w:noWrap w:val="0"/>
            <w:vAlign w:val="top"/>
          </w:tcPr>
          <w:p w14:paraId="74AB8E63">
            <w:pPr>
              <w:pStyle w:val="256"/>
              <w:ind w:firstLine="0" w:firstLineChars="0"/>
              <w:rPr>
                <w:rFonts w:hint="eastAsia"/>
              </w:rPr>
            </w:pPr>
          </w:p>
        </w:tc>
        <w:tc>
          <w:tcPr>
            <w:tcW w:w="2393" w:type="dxa"/>
            <w:noWrap w:val="0"/>
            <w:vAlign w:val="top"/>
          </w:tcPr>
          <w:p w14:paraId="292B5D88">
            <w:pPr>
              <w:pStyle w:val="256"/>
              <w:ind w:firstLine="0" w:firstLineChars="0"/>
              <w:rPr>
                <w:rFonts w:hint="eastAsia"/>
              </w:rPr>
            </w:pPr>
          </w:p>
        </w:tc>
        <w:tc>
          <w:tcPr>
            <w:tcW w:w="2393" w:type="dxa"/>
            <w:noWrap w:val="0"/>
            <w:vAlign w:val="top"/>
          </w:tcPr>
          <w:p w14:paraId="17A022E6">
            <w:pPr>
              <w:pStyle w:val="256"/>
              <w:ind w:firstLine="0" w:firstLineChars="0"/>
              <w:rPr>
                <w:rFonts w:hint="eastAsia"/>
              </w:rPr>
            </w:pPr>
          </w:p>
        </w:tc>
      </w:tr>
      <w:tr w14:paraId="4082D6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92" w:type="dxa"/>
            <w:noWrap w:val="0"/>
            <w:vAlign w:val="top"/>
          </w:tcPr>
          <w:p w14:paraId="19940904">
            <w:pPr>
              <w:pStyle w:val="256"/>
              <w:ind w:firstLine="0" w:firstLineChars="0"/>
              <w:rPr>
                <w:rFonts w:hint="eastAsia"/>
              </w:rPr>
            </w:pPr>
          </w:p>
        </w:tc>
        <w:tc>
          <w:tcPr>
            <w:tcW w:w="2393" w:type="dxa"/>
            <w:noWrap w:val="0"/>
            <w:vAlign w:val="top"/>
          </w:tcPr>
          <w:p w14:paraId="074002DE">
            <w:pPr>
              <w:pStyle w:val="256"/>
              <w:ind w:firstLine="0" w:firstLineChars="0"/>
              <w:rPr>
                <w:rFonts w:hint="eastAsia"/>
              </w:rPr>
            </w:pPr>
          </w:p>
        </w:tc>
        <w:tc>
          <w:tcPr>
            <w:tcW w:w="2393" w:type="dxa"/>
            <w:noWrap w:val="0"/>
            <w:vAlign w:val="top"/>
          </w:tcPr>
          <w:p w14:paraId="59D1D46F">
            <w:pPr>
              <w:pStyle w:val="256"/>
              <w:ind w:firstLine="0" w:firstLineChars="0"/>
              <w:rPr>
                <w:rFonts w:hint="eastAsia"/>
              </w:rPr>
            </w:pPr>
          </w:p>
        </w:tc>
        <w:tc>
          <w:tcPr>
            <w:tcW w:w="2393" w:type="dxa"/>
            <w:noWrap w:val="0"/>
            <w:vAlign w:val="top"/>
          </w:tcPr>
          <w:p w14:paraId="099D8A40">
            <w:pPr>
              <w:pStyle w:val="256"/>
              <w:ind w:firstLine="0" w:firstLineChars="0"/>
              <w:rPr>
                <w:rFonts w:hint="eastAsia"/>
              </w:rPr>
            </w:pPr>
          </w:p>
        </w:tc>
      </w:tr>
      <w:tr w14:paraId="59CE99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92" w:type="dxa"/>
            <w:noWrap w:val="0"/>
            <w:vAlign w:val="top"/>
          </w:tcPr>
          <w:p w14:paraId="6E39F8AB">
            <w:pPr>
              <w:pStyle w:val="256"/>
              <w:ind w:firstLine="0" w:firstLineChars="0"/>
              <w:rPr>
                <w:rFonts w:hint="eastAsia"/>
              </w:rPr>
            </w:pPr>
          </w:p>
        </w:tc>
        <w:tc>
          <w:tcPr>
            <w:tcW w:w="2393" w:type="dxa"/>
            <w:noWrap w:val="0"/>
            <w:vAlign w:val="top"/>
          </w:tcPr>
          <w:p w14:paraId="0E47E321">
            <w:pPr>
              <w:pStyle w:val="256"/>
              <w:ind w:firstLine="0" w:firstLineChars="0"/>
              <w:rPr>
                <w:rFonts w:hint="eastAsia"/>
              </w:rPr>
            </w:pPr>
          </w:p>
        </w:tc>
        <w:tc>
          <w:tcPr>
            <w:tcW w:w="2393" w:type="dxa"/>
            <w:noWrap w:val="0"/>
            <w:vAlign w:val="top"/>
          </w:tcPr>
          <w:p w14:paraId="52BF11E5">
            <w:pPr>
              <w:pStyle w:val="256"/>
              <w:ind w:firstLine="0" w:firstLineChars="0"/>
              <w:rPr>
                <w:rFonts w:hint="eastAsia"/>
              </w:rPr>
            </w:pPr>
          </w:p>
        </w:tc>
        <w:tc>
          <w:tcPr>
            <w:tcW w:w="2393" w:type="dxa"/>
            <w:noWrap w:val="0"/>
            <w:vAlign w:val="top"/>
          </w:tcPr>
          <w:p w14:paraId="556E732D">
            <w:pPr>
              <w:pStyle w:val="256"/>
              <w:ind w:firstLine="0" w:firstLineChars="0"/>
              <w:rPr>
                <w:rFonts w:hint="eastAsia"/>
              </w:rPr>
            </w:pPr>
          </w:p>
        </w:tc>
      </w:tr>
      <w:tr w14:paraId="262AA7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92" w:type="dxa"/>
            <w:noWrap w:val="0"/>
            <w:vAlign w:val="top"/>
          </w:tcPr>
          <w:p w14:paraId="1DDDE5BF">
            <w:pPr>
              <w:pStyle w:val="256"/>
              <w:ind w:firstLine="0" w:firstLineChars="0"/>
              <w:rPr>
                <w:rFonts w:hint="eastAsia"/>
              </w:rPr>
            </w:pPr>
          </w:p>
        </w:tc>
        <w:tc>
          <w:tcPr>
            <w:tcW w:w="2393" w:type="dxa"/>
            <w:noWrap w:val="0"/>
            <w:vAlign w:val="top"/>
          </w:tcPr>
          <w:p w14:paraId="452EC157">
            <w:pPr>
              <w:pStyle w:val="256"/>
              <w:ind w:firstLine="0" w:firstLineChars="0"/>
              <w:rPr>
                <w:rFonts w:hint="eastAsia"/>
              </w:rPr>
            </w:pPr>
          </w:p>
        </w:tc>
        <w:tc>
          <w:tcPr>
            <w:tcW w:w="2393" w:type="dxa"/>
            <w:noWrap w:val="0"/>
            <w:vAlign w:val="top"/>
          </w:tcPr>
          <w:p w14:paraId="6579D688">
            <w:pPr>
              <w:pStyle w:val="256"/>
              <w:ind w:firstLine="0" w:firstLineChars="0"/>
              <w:rPr>
                <w:rFonts w:hint="eastAsia"/>
              </w:rPr>
            </w:pPr>
          </w:p>
        </w:tc>
        <w:tc>
          <w:tcPr>
            <w:tcW w:w="2393" w:type="dxa"/>
            <w:noWrap w:val="0"/>
            <w:vAlign w:val="top"/>
          </w:tcPr>
          <w:p w14:paraId="15084943">
            <w:pPr>
              <w:pStyle w:val="256"/>
              <w:ind w:firstLine="0" w:firstLineChars="0"/>
              <w:rPr>
                <w:rFonts w:hint="eastAsia"/>
              </w:rPr>
            </w:pPr>
          </w:p>
        </w:tc>
      </w:tr>
      <w:tr w14:paraId="73BA53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92" w:type="dxa"/>
            <w:noWrap w:val="0"/>
            <w:vAlign w:val="top"/>
          </w:tcPr>
          <w:p w14:paraId="29F4D341">
            <w:pPr>
              <w:pStyle w:val="256"/>
              <w:ind w:firstLine="0" w:firstLineChars="0"/>
              <w:rPr>
                <w:rFonts w:hint="eastAsia"/>
              </w:rPr>
            </w:pPr>
          </w:p>
        </w:tc>
        <w:tc>
          <w:tcPr>
            <w:tcW w:w="2393" w:type="dxa"/>
            <w:noWrap w:val="0"/>
            <w:vAlign w:val="top"/>
          </w:tcPr>
          <w:p w14:paraId="3F0E51DD">
            <w:pPr>
              <w:pStyle w:val="256"/>
              <w:ind w:firstLine="0" w:firstLineChars="0"/>
              <w:rPr>
                <w:rFonts w:hint="eastAsia"/>
              </w:rPr>
            </w:pPr>
          </w:p>
        </w:tc>
        <w:tc>
          <w:tcPr>
            <w:tcW w:w="2393" w:type="dxa"/>
            <w:noWrap w:val="0"/>
            <w:vAlign w:val="top"/>
          </w:tcPr>
          <w:p w14:paraId="2A92A624">
            <w:pPr>
              <w:pStyle w:val="256"/>
              <w:ind w:firstLine="0" w:firstLineChars="0"/>
              <w:rPr>
                <w:rFonts w:hint="eastAsia"/>
              </w:rPr>
            </w:pPr>
          </w:p>
        </w:tc>
        <w:tc>
          <w:tcPr>
            <w:tcW w:w="2393" w:type="dxa"/>
            <w:noWrap w:val="0"/>
            <w:vAlign w:val="top"/>
          </w:tcPr>
          <w:p w14:paraId="5BF143D3">
            <w:pPr>
              <w:pStyle w:val="256"/>
              <w:ind w:firstLine="0" w:firstLineChars="0"/>
              <w:rPr>
                <w:rFonts w:hint="eastAsia"/>
              </w:rPr>
            </w:pPr>
          </w:p>
        </w:tc>
      </w:tr>
      <w:tr w14:paraId="0C092D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92" w:type="dxa"/>
            <w:noWrap w:val="0"/>
            <w:vAlign w:val="top"/>
          </w:tcPr>
          <w:p w14:paraId="69D223D0">
            <w:pPr>
              <w:pStyle w:val="256"/>
              <w:ind w:firstLine="0" w:firstLineChars="0"/>
              <w:rPr>
                <w:rFonts w:hint="eastAsia"/>
              </w:rPr>
            </w:pPr>
          </w:p>
        </w:tc>
        <w:tc>
          <w:tcPr>
            <w:tcW w:w="2393" w:type="dxa"/>
            <w:noWrap w:val="0"/>
            <w:vAlign w:val="top"/>
          </w:tcPr>
          <w:p w14:paraId="283A039E">
            <w:pPr>
              <w:pStyle w:val="256"/>
              <w:ind w:firstLine="0" w:firstLineChars="0"/>
              <w:rPr>
                <w:rFonts w:hint="eastAsia"/>
              </w:rPr>
            </w:pPr>
          </w:p>
        </w:tc>
        <w:tc>
          <w:tcPr>
            <w:tcW w:w="2393" w:type="dxa"/>
            <w:noWrap w:val="0"/>
            <w:vAlign w:val="top"/>
          </w:tcPr>
          <w:p w14:paraId="151C0A28">
            <w:pPr>
              <w:pStyle w:val="256"/>
              <w:ind w:firstLine="0" w:firstLineChars="0"/>
              <w:rPr>
                <w:rFonts w:hint="eastAsia"/>
              </w:rPr>
            </w:pPr>
          </w:p>
        </w:tc>
        <w:tc>
          <w:tcPr>
            <w:tcW w:w="2393" w:type="dxa"/>
            <w:noWrap w:val="0"/>
            <w:vAlign w:val="top"/>
          </w:tcPr>
          <w:p w14:paraId="0853E24E">
            <w:pPr>
              <w:pStyle w:val="256"/>
              <w:ind w:firstLine="0" w:firstLineChars="0"/>
              <w:rPr>
                <w:rFonts w:hint="eastAsia"/>
              </w:rPr>
            </w:pPr>
          </w:p>
        </w:tc>
      </w:tr>
    </w:tbl>
    <w:p w14:paraId="3251866D">
      <w:pPr>
        <w:pStyle w:val="257"/>
        <w:numPr>
          <w:ilvl w:val="0"/>
          <w:numId w:val="0"/>
        </w:numPr>
        <w:rPr>
          <w:rFonts w:hint="eastAsia"/>
        </w:rPr>
      </w:pPr>
      <w:r>
        <w:rPr>
          <w:rFonts w:hint="eastAsia"/>
        </w:rPr>
        <w:br w:type="page"/>
      </w:r>
      <w:r>
        <w:rPr>
          <w:rFonts w:hint="eastAsia"/>
        </w:rPr>
        <w:t>表1　　</w:t>
      </w:r>
      <w:r>
        <w:rPr>
          <w:rFonts w:hint="eastAsia"/>
          <w:highlight w:val="none"/>
        </w:rPr>
        <w:t>表题</w:t>
      </w:r>
      <w:r>
        <w:rPr>
          <w:rFonts w:hint="eastAsia"/>
        </w:rPr>
        <w:t>（续）</w:t>
      </w:r>
    </w:p>
    <w:tbl>
      <w:tblPr>
        <w:tblStyle w:val="28"/>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92"/>
        <w:gridCol w:w="2393"/>
        <w:gridCol w:w="2393"/>
        <w:gridCol w:w="2393"/>
      </w:tblGrid>
      <w:tr w14:paraId="2BFD8E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92" w:type="dxa"/>
            <w:noWrap w:val="0"/>
            <w:vAlign w:val="top"/>
          </w:tcPr>
          <w:p w14:paraId="0C17ACB8">
            <w:pPr>
              <w:pStyle w:val="256"/>
              <w:ind w:firstLine="0" w:firstLineChars="0"/>
              <w:jc w:val="center"/>
              <w:rPr>
                <w:rFonts w:hint="eastAsia"/>
                <w:b/>
                <w:bCs/>
              </w:rPr>
            </w:pPr>
            <w:r>
              <w:rPr>
                <w:b/>
                <w:bCs/>
              </w:rPr>
              <w:t>XXXXXXXXX</w:t>
            </w:r>
          </w:p>
        </w:tc>
        <w:tc>
          <w:tcPr>
            <w:tcW w:w="2393" w:type="dxa"/>
            <w:noWrap w:val="0"/>
            <w:vAlign w:val="top"/>
          </w:tcPr>
          <w:p w14:paraId="517ECBC9">
            <w:pPr>
              <w:pStyle w:val="256"/>
              <w:ind w:firstLine="0" w:firstLineChars="0"/>
              <w:jc w:val="center"/>
              <w:rPr>
                <w:rFonts w:hint="eastAsia"/>
                <w:b/>
                <w:bCs/>
              </w:rPr>
            </w:pPr>
            <w:r>
              <w:rPr>
                <w:b/>
                <w:bCs/>
              </w:rPr>
              <w:t>XXXXXXXXX</w:t>
            </w:r>
          </w:p>
        </w:tc>
        <w:tc>
          <w:tcPr>
            <w:tcW w:w="2393" w:type="dxa"/>
            <w:noWrap w:val="0"/>
            <w:vAlign w:val="top"/>
          </w:tcPr>
          <w:p w14:paraId="0F62154A">
            <w:pPr>
              <w:pStyle w:val="256"/>
              <w:ind w:firstLine="0" w:firstLineChars="0"/>
              <w:jc w:val="center"/>
              <w:rPr>
                <w:rFonts w:hint="eastAsia"/>
                <w:b/>
                <w:bCs/>
              </w:rPr>
            </w:pPr>
            <w:r>
              <w:rPr>
                <w:b/>
                <w:bCs/>
              </w:rPr>
              <w:t>XXXXXXXXX</w:t>
            </w:r>
          </w:p>
        </w:tc>
        <w:tc>
          <w:tcPr>
            <w:tcW w:w="2393" w:type="dxa"/>
            <w:noWrap w:val="0"/>
            <w:vAlign w:val="top"/>
          </w:tcPr>
          <w:p w14:paraId="680B9E85">
            <w:pPr>
              <w:pStyle w:val="256"/>
              <w:ind w:firstLine="0" w:firstLineChars="0"/>
              <w:jc w:val="center"/>
              <w:rPr>
                <w:rFonts w:hint="eastAsia"/>
                <w:b/>
                <w:bCs/>
              </w:rPr>
            </w:pPr>
            <w:r>
              <w:rPr>
                <w:b/>
                <w:bCs/>
              </w:rPr>
              <w:t>XXXXXXXXX</w:t>
            </w:r>
          </w:p>
        </w:tc>
      </w:tr>
      <w:tr w14:paraId="3C42BA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92" w:type="dxa"/>
            <w:noWrap w:val="0"/>
            <w:vAlign w:val="top"/>
          </w:tcPr>
          <w:p w14:paraId="4F97BCEB">
            <w:pPr>
              <w:pStyle w:val="256"/>
              <w:ind w:firstLine="0" w:firstLineChars="0"/>
              <w:rPr>
                <w:rFonts w:hint="eastAsia"/>
              </w:rPr>
            </w:pPr>
          </w:p>
        </w:tc>
        <w:tc>
          <w:tcPr>
            <w:tcW w:w="2393" w:type="dxa"/>
            <w:noWrap w:val="0"/>
            <w:vAlign w:val="top"/>
          </w:tcPr>
          <w:p w14:paraId="501B2A63">
            <w:pPr>
              <w:pStyle w:val="256"/>
              <w:ind w:firstLine="0" w:firstLineChars="0"/>
              <w:rPr>
                <w:rFonts w:hint="eastAsia"/>
              </w:rPr>
            </w:pPr>
          </w:p>
        </w:tc>
        <w:tc>
          <w:tcPr>
            <w:tcW w:w="2393" w:type="dxa"/>
            <w:noWrap w:val="0"/>
            <w:vAlign w:val="top"/>
          </w:tcPr>
          <w:p w14:paraId="22E6CCB7">
            <w:pPr>
              <w:pStyle w:val="256"/>
              <w:ind w:firstLine="0" w:firstLineChars="0"/>
              <w:rPr>
                <w:rFonts w:hint="eastAsia"/>
              </w:rPr>
            </w:pPr>
          </w:p>
        </w:tc>
        <w:tc>
          <w:tcPr>
            <w:tcW w:w="2393" w:type="dxa"/>
            <w:noWrap w:val="0"/>
            <w:vAlign w:val="top"/>
          </w:tcPr>
          <w:p w14:paraId="7B43CB16">
            <w:pPr>
              <w:pStyle w:val="256"/>
              <w:ind w:firstLine="0" w:firstLineChars="0"/>
              <w:rPr>
                <w:rFonts w:hint="eastAsia"/>
              </w:rPr>
            </w:pPr>
          </w:p>
        </w:tc>
      </w:tr>
      <w:tr w14:paraId="3D53CE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92" w:type="dxa"/>
            <w:noWrap w:val="0"/>
            <w:vAlign w:val="top"/>
          </w:tcPr>
          <w:p w14:paraId="2A175DB5">
            <w:pPr>
              <w:pStyle w:val="256"/>
              <w:ind w:firstLine="0" w:firstLineChars="0"/>
              <w:rPr>
                <w:rFonts w:hint="eastAsia"/>
              </w:rPr>
            </w:pPr>
          </w:p>
        </w:tc>
        <w:tc>
          <w:tcPr>
            <w:tcW w:w="2393" w:type="dxa"/>
            <w:noWrap w:val="0"/>
            <w:vAlign w:val="top"/>
          </w:tcPr>
          <w:p w14:paraId="16170D37">
            <w:pPr>
              <w:pStyle w:val="256"/>
              <w:ind w:firstLine="0" w:firstLineChars="0"/>
              <w:rPr>
                <w:rFonts w:hint="eastAsia"/>
              </w:rPr>
            </w:pPr>
          </w:p>
        </w:tc>
        <w:tc>
          <w:tcPr>
            <w:tcW w:w="2393" w:type="dxa"/>
            <w:noWrap w:val="0"/>
            <w:vAlign w:val="top"/>
          </w:tcPr>
          <w:p w14:paraId="040B5AF7">
            <w:pPr>
              <w:pStyle w:val="256"/>
              <w:ind w:firstLine="0" w:firstLineChars="0"/>
              <w:rPr>
                <w:rFonts w:hint="eastAsia"/>
              </w:rPr>
            </w:pPr>
          </w:p>
        </w:tc>
        <w:tc>
          <w:tcPr>
            <w:tcW w:w="2393" w:type="dxa"/>
            <w:noWrap w:val="0"/>
            <w:vAlign w:val="top"/>
          </w:tcPr>
          <w:p w14:paraId="11A96CEB">
            <w:pPr>
              <w:pStyle w:val="256"/>
              <w:ind w:firstLine="0" w:firstLineChars="0"/>
              <w:rPr>
                <w:rFonts w:hint="eastAsia"/>
              </w:rPr>
            </w:pPr>
          </w:p>
        </w:tc>
      </w:tr>
      <w:tr w14:paraId="5612C2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92" w:type="dxa"/>
            <w:noWrap w:val="0"/>
            <w:vAlign w:val="top"/>
          </w:tcPr>
          <w:p w14:paraId="33654264">
            <w:pPr>
              <w:pStyle w:val="256"/>
              <w:ind w:firstLine="0" w:firstLineChars="0"/>
              <w:rPr>
                <w:rFonts w:hint="eastAsia"/>
              </w:rPr>
            </w:pPr>
          </w:p>
        </w:tc>
        <w:tc>
          <w:tcPr>
            <w:tcW w:w="2393" w:type="dxa"/>
            <w:noWrap w:val="0"/>
            <w:vAlign w:val="top"/>
          </w:tcPr>
          <w:p w14:paraId="5BD8050E">
            <w:pPr>
              <w:pStyle w:val="256"/>
              <w:ind w:firstLine="0" w:firstLineChars="0"/>
              <w:rPr>
                <w:rFonts w:hint="eastAsia"/>
              </w:rPr>
            </w:pPr>
          </w:p>
        </w:tc>
        <w:tc>
          <w:tcPr>
            <w:tcW w:w="2393" w:type="dxa"/>
            <w:noWrap w:val="0"/>
            <w:vAlign w:val="top"/>
          </w:tcPr>
          <w:p w14:paraId="168689C0">
            <w:pPr>
              <w:pStyle w:val="256"/>
              <w:ind w:firstLine="0" w:firstLineChars="0"/>
              <w:rPr>
                <w:rFonts w:hint="eastAsia"/>
              </w:rPr>
            </w:pPr>
          </w:p>
        </w:tc>
        <w:tc>
          <w:tcPr>
            <w:tcW w:w="2393" w:type="dxa"/>
            <w:noWrap w:val="0"/>
            <w:vAlign w:val="top"/>
          </w:tcPr>
          <w:p w14:paraId="15C0B671">
            <w:pPr>
              <w:pStyle w:val="256"/>
              <w:ind w:firstLine="0" w:firstLineChars="0"/>
              <w:rPr>
                <w:rFonts w:hint="eastAsia"/>
              </w:rPr>
            </w:pPr>
          </w:p>
        </w:tc>
      </w:tr>
      <w:tr w14:paraId="6DFAE4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92" w:type="dxa"/>
            <w:noWrap w:val="0"/>
            <w:vAlign w:val="top"/>
          </w:tcPr>
          <w:p w14:paraId="18C2A291">
            <w:pPr>
              <w:pStyle w:val="256"/>
              <w:ind w:firstLine="0" w:firstLineChars="0"/>
              <w:rPr>
                <w:rFonts w:hint="eastAsia"/>
              </w:rPr>
            </w:pPr>
          </w:p>
        </w:tc>
        <w:tc>
          <w:tcPr>
            <w:tcW w:w="2393" w:type="dxa"/>
            <w:noWrap w:val="0"/>
            <w:vAlign w:val="top"/>
          </w:tcPr>
          <w:p w14:paraId="4B640717">
            <w:pPr>
              <w:pStyle w:val="256"/>
              <w:ind w:firstLine="0" w:firstLineChars="0"/>
              <w:rPr>
                <w:rFonts w:hint="eastAsia"/>
              </w:rPr>
            </w:pPr>
          </w:p>
        </w:tc>
        <w:tc>
          <w:tcPr>
            <w:tcW w:w="2393" w:type="dxa"/>
            <w:noWrap w:val="0"/>
            <w:vAlign w:val="top"/>
          </w:tcPr>
          <w:p w14:paraId="1FB0A352">
            <w:pPr>
              <w:pStyle w:val="256"/>
              <w:ind w:firstLine="0" w:firstLineChars="0"/>
              <w:rPr>
                <w:rFonts w:hint="eastAsia"/>
              </w:rPr>
            </w:pPr>
          </w:p>
        </w:tc>
        <w:tc>
          <w:tcPr>
            <w:tcW w:w="2393" w:type="dxa"/>
            <w:noWrap w:val="0"/>
            <w:vAlign w:val="top"/>
          </w:tcPr>
          <w:p w14:paraId="390F9445">
            <w:pPr>
              <w:pStyle w:val="256"/>
              <w:ind w:firstLine="0" w:firstLineChars="0"/>
              <w:rPr>
                <w:rFonts w:hint="eastAsia"/>
              </w:rPr>
            </w:pPr>
          </w:p>
        </w:tc>
      </w:tr>
      <w:tr w14:paraId="5AB909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92" w:type="dxa"/>
            <w:noWrap w:val="0"/>
            <w:vAlign w:val="top"/>
          </w:tcPr>
          <w:p w14:paraId="4600E238">
            <w:pPr>
              <w:pStyle w:val="256"/>
              <w:ind w:firstLine="0" w:firstLineChars="0"/>
              <w:rPr>
                <w:rFonts w:hint="eastAsia"/>
              </w:rPr>
            </w:pPr>
          </w:p>
        </w:tc>
        <w:tc>
          <w:tcPr>
            <w:tcW w:w="2393" w:type="dxa"/>
            <w:noWrap w:val="0"/>
            <w:vAlign w:val="top"/>
          </w:tcPr>
          <w:p w14:paraId="208CE66D">
            <w:pPr>
              <w:pStyle w:val="256"/>
              <w:ind w:firstLine="0" w:firstLineChars="0"/>
              <w:rPr>
                <w:rFonts w:hint="eastAsia"/>
              </w:rPr>
            </w:pPr>
          </w:p>
        </w:tc>
        <w:tc>
          <w:tcPr>
            <w:tcW w:w="2393" w:type="dxa"/>
            <w:noWrap w:val="0"/>
            <w:vAlign w:val="top"/>
          </w:tcPr>
          <w:p w14:paraId="31442E13">
            <w:pPr>
              <w:pStyle w:val="256"/>
              <w:ind w:firstLine="0" w:firstLineChars="0"/>
              <w:rPr>
                <w:rFonts w:hint="eastAsia"/>
              </w:rPr>
            </w:pPr>
          </w:p>
        </w:tc>
        <w:tc>
          <w:tcPr>
            <w:tcW w:w="2393" w:type="dxa"/>
            <w:noWrap w:val="0"/>
            <w:vAlign w:val="top"/>
          </w:tcPr>
          <w:p w14:paraId="3BAC0664">
            <w:pPr>
              <w:pStyle w:val="256"/>
              <w:ind w:firstLine="0" w:firstLineChars="0"/>
              <w:rPr>
                <w:rFonts w:hint="eastAsia"/>
              </w:rPr>
            </w:pPr>
          </w:p>
        </w:tc>
      </w:tr>
      <w:tr w14:paraId="468A10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1" w:type="dxa"/>
            <w:gridSpan w:val="4"/>
            <w:noWrap w:val="0"/>
            <w:vAlign w:val="top"/>
          </w:tcPr>
          <w:p w14:paraId="30267DCB">
            <w:pPr>
              <w:pStyle w:val="258"/>
            </w:pPr>
            <w:r>
              <w:t>XXXXXXXXXXXXXXXXXXXXXXXXXXXX。</w:t>
            </w:r>
          </w:p>
          <w:p w14:paraId="1102693F">
            <w:pPr>
              <w:pStyle w:val="258"/>
              <w:rPr>
                <w:rFonts w:hint="eastAsia"/>
              </w:rPr>
            </w:pPr>
            <w:r>
              <w:t>XXXXXXXXXXXXXXXXXXXXXXXXXXXX。</w:t>
            </w:r>
          </w:p>
        </w:tc>
      </w:tr>
    </w:tbl>
    <w:p w14:paraId="37C7C2A7">
      <w:pPr>
        <w:pStyle w:val="256"/>
        <w:ind w:firstLine="360"/>
        <w:rPr>
          <w:rFonts w:hint="eastAsia"/>
        </w:rPr>
      </w:pPr>
    </w:p>
    <w:p w14:paraId="555E4332">
      <w:pPr>
        <w:pStyle w:val="259"/>
        <w:numPr>
          <w:ilvl w:val="0"/>
          <w:numId w:val="0"/>
        </w:numPr>
        <w:ind w:left="363"/>
        <w:jc w:val="both"/>
        <w:rPr>
          <w:rFonts w:hint="eastAsia"/>
        </w:rPr>
      </w:pPr>
    </w:p>
    <w:p w14:paraId="4D76A8F0">
      <w:pPr>
        <w:pStyle w:val="260"/>
      </w:pPr>
      <w:bookmarkStart w:id="70" w:name="_Toc21489"/>
      <w:bookmarkEnd w:id="70"/>
    </w:p>
    <w:p w14:paraId="286581E2">
      <w:pPr>
        <w:pStyle w:val="261"/>
        <w:rPr>
          <w:rFonts w:hint="eastAsia"/>
        </w:rPr>
      </w:pPr>
      <w:bookmarkStart w:id="71" w:name="_Toc12270"/>
      <w:bookmarkStart w:id="72" w:name="_Toc14034"/>
      <w:bookmarkStart w:id="73" w:name="_Toc3254"/>
      <w:r>
        <w:br w:type="textWrapping"/>
      </w:r>
      <w:bookmarkStart w:id="74" w:name="_Toc466361602"/>
      <w:bookmarkStart w:id="75" w:name="_Toc477247008"/>
      <w:bookmarkStart w:id="76" w:name="_Toc466470284"/>
      <w:bookmarkStart w:id="77" w:name="_Toc469992095"/>
      <w:bookmarkStart w:id="78" w:name="_Toc466470263"/>
      <w:r>
        <w:rPr>
          <w:rFonts w:hint="eastAsia"/>
        </w:rPr>
        <w:t>（规范性）</w:t>
      </w:r>
      <w:r>
        <w:br w:type="textWrapping"/>
      </w:r>
      <w:r>
        <w:rPr>
          <w:rFonts w:hint="eastAsia"/>
        </w:rPr>
        <w:t>附录标题</w:t>
      </w:r>
      <w:bookmarkEnd w:id="71"/>
      <w:bookmarkEnd w:id="72"/>
      <w:bookmarkEnd w:id="73"/>
      <w:bookmarkEnd w:id="74"/>
      <w:bookmarkEnd w:id="75"/>
      <w:bookmarkEnd w:id="76"/>
      <w:bookmarkEnd w:id="77"/>
      <w:bookmarkEnd w:id="78"/>
    </w:p>
    <w:p w14:paraId="2EE40947">
      <w:pPr>
        <w:pStyle w:val="262"/>
        <w:spacing w:before="312" w:after="312"/>
      </w:pPr>
      <w:bookmarkStart w:id="79" w:name="_Toc18549"/>
      <w:bookmarkStart w:id="80" w:name="_Toc8115"/>
      <w:r>
        <w:rPr>
          <w:rFonts w:hint="eastAsia"/>
        </w:rPr>
        <w:t>标题</w:t>
      </w:r>
      <w:bookmarkEnd w:id="79"/>
      <w:bookmarkEnd w:id="80"/>
    </w:p>
    <w:p w14:paraId="57C1D6B1">
      <w:pPr>
        <w:pStyle w:val="263"/>
        <w:spacing w:before="156" w:after="156"/>
      </w:pPr>
      <w:bookmarkStart w:id="81" w:name="_Toc5227"/>
      <w:r>
        <w:rPr>
          <w:rFonts w:hint="eastAsia"/>
        </w:rPr>
        <w:t>标题</w:t>
      </w:r>
      <w:bookmarkEnd w:id="81"/>
    </w:p>
    <w:p w14:paraId="40CD429F">
      <w:pPr>
        <w:pStyle w:val="242"/>
        <w:rPr>
          <w:rFonts w:hint="eastAsia"/>
        </w:rPr>
      </w:pPr>
      <w:r>
        <w:rPr>
          <w:rFonts w:hint="eastAsia"/>
        </w:rPr>
        <w:t>XXXXX应符合</w:t>
      </w:r>
      <w:r>
        <w:t>表</w:t>
      </w:r>
      <w:r>
        <w:rPr>
          <w:rFonts w:hint="eastAsia"/>
        </w:rPr>
        <w:t>A.1的规定。</w:t>
      </w:r>
    </w:p>
    <w:p w14:paraId="7D89EA4C">
      <w:pPr>
        <w:pStyle w:val="264"/>
        <w:spacing w:before="156" w:after="156"/>
        <w:rPr>
          <w:rFonts w:hint="eastAsia"/>
        </w:rPr>
      </w:pPr>
      <w:r>
        <w:rPr>
          <w:rFonts w:hint="eastAsia"/>
          <w:highlight w:val="none"/>
        </w:rPr>
        <w:t>表题</w:t>
      </w:r>
    </w:p>
    <w:tbl>
      <w:tblPr>
        <w:tblStyle w:val="28"/>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92"/>
        <w:gridCol w:w="2393"/>
        <w:gridCol w:w="2393"/>
        <w:gridCol w:w="2393"/>
      </w:tblGrid>
      <w:tr w14:paraId="330C38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3" w:hRule="atLeast"/>
        </w:trPr>
        <w:tc>
          <w:tcPr>
            <w:tcW w:w="2392" w:type="dxa"/>
            <w:noWrap w:val="0"/>
            <w:vAlign w:val="center"/>
          </w:tcPr>
          <w:p w14:paraId="04313C4C">
            <w:pPr>
              <w:pStyle w:val="242"/>
              <w:ind w:firstLine="0" w:firstLineChars="0"/>
              <w:jc w:val="center"/>
              <w:rPr>
                <w:rFonts w:hint="eastAsia"/>
                <w:sz w:val="18"/>
                <w:szCs w:val="18"/>
              </w:rPr>
            </w:pPr>
            <w:r>
              <w:rPr>
                <w:rFonts w:hint="eastAsia"/>
                <w:sz w:val="18"/>
                <w:szCs w:val="18"/>
              </w:rPr>
              <w:t>XXXX</w:t>
            </w:r>
          </w:p>
        </w:tc>
        <w:tc>
          <w:tcPr>
            <w:tcW w:w="2393" w:type="dxa"/>
            <w:noWrap w:val="0"/>
            <w:vAlign w:val="center"/>
          </w:tcPr>
          <w:p w14:paraId="4B101F55">
            <w:pPr>
              <w:pStyle w:val="242"/>
              <w:ind w:firstLine="0" w:firstLineChars="0"/>
              <w:jc w:val="center"/>
              <w:rPr>
                <w:rFonts w:hint="eastAsia"/>
                <w:sz w:val="18"/>
                <w:szCs w:val="18"/>
              </w:rPr>
            </w:pPr>
            <w:r>
              <w:rPr>
                <w:rFonts w:hint="eastAsia"/>
                <w:sz w:val="18"/>
                <w:szCs w:val="18"/>
              </w:rPr>
              <w:t>XXXX</w:t>
            </w:r>
          </w:p>
        </w:tc>
        <w:tc>
          <w:tcPr>
            <w:tcW w:w="2393" w:type="dxa"/>
            <w:noWrap w:val="0"/>
            <w:vAlign w:val="center"/>
          </w:tcPr>
          <w:p w14:paraId="1366C9EB">
            <w:pPr>
              <w:pStyle w:val="242"/>
              <w:ind w:firstLine="0" w:firstLineChars="0"/>
              <w:jc w:val="center"/>
              <w:rPr>
                <w:rFonts w:hint="eastAsia"/>
                <w:sz w:val="18"/>
                <w:szCs w:val="18"/>
              </w:rPr>
            </w:pPr>
            <w:r>
              <w:rPr>
                <w:rFonts w:hint="eastAsia"/>
                <w:sz w:val="18"/>
                <w:szCs w:val="18"/>
              </w:rPr>
              <w:t>XXXXX</w:t>
            </w:r>
          </w:p>
        </w:tc>
        <w:tc>
          <w:tcPr>
            <w:tcW w:w="2393" w:type="dxa"/>
            <w:noWrap w:val="0"/>
            <w:vAlign w:val="center"/>
          </w:tcPr>
          <w:p w14:paraId="1FFC558A">
            <w:pPr>
              <w:pStyle w:val="242"/>
              <w:ind w:firstLine="0" w:firstLineChars="0"/>
              <w:jc w:val="center"/>
              <w:rPr>
                <w:rFonts w:hint="eastAsia"/>
                <w:sz w:val="18"/>
                <w:szCs w:val="18"/>
              </w:rPr>
            </w:pPr>
            <w:r>
              <w:rPr>
                <w:rFonts w:hint="eastAsia"/>
                <w:sz w:val="18"/>
                <w:szCs w:val="18"/>
              </w:rPr>
              <w:t>XXXXX</w:t>
            </w:r>
          </w:p>
        </w:tc>
      </w:tr>
      <w:tr w14:paraId="64E7DE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5" w:hRule="atLeast"/>
        </w:trPr>
        <w:tc>
          <w:tcPr>
            <w:tcW w:w="2392" w:type="dxa"/>
            <w:noWrap w:val="0"/>
            <w:vAlign w:val="top"/>
          </w:tcPr>
          <w:p w14:paraId="583D25FB">
            <w:pPr>
              <w:pStyle w:val="242"/>
              <w:ind w:firstLine="0" w:firstLineChars="0"/>
              <w:rPr>
                <w:rFonts w:hint="eastAsia"/>
                <w:sz w:val="18"/>
                <w:szCs w:val="18"/>
              </w:rPr>
            </w:pPr>
          </w:p>
        </w:tc>
        <w:tc>
          <w:tcPr>
            <w:tcW w:w="2393" w:type="dxa"/>
            <w:noWrap w:val="0"/>
            <w:vAlign w:val="top"/>
          </w:tcPr>
          <w:p w14:paraId="2A457DC1">
            <w:pPr>
              <w:pStyle w:val="242"/>
              <w:ind w:firstLine="0" w:firstLineChars="0"/>
              <w:rPr>
                <w:rFonts w:hint="eastAsia"/>
                <w:sz w:val="18"/>
                <w:szCs w:val="18"/>
              </w:rPr>
            </w:pPr>
          </w:p>
        </w:tc>
        <w:tc>
          <w:tcPr>
            <w:tcW w:w="2393" w:type="dxa"/>
            <w:noWrap w:val="0"/>
            <w:vAlign w:val="top"/>
          </w:tcPr>
          <w:p w14:paraId="649F182E">
            <w:pPr>
              <w:pStyle w:val="242"/>
              <w:ind w:firstLine="0" w:firstLineChars="0"/>
              <w:rPr>
                <w:rFonts w:hint="eastAsia"/>
                <w:sz w:val="18"/>
                <w:szCs w:val="18"/>
              </w:rPr>
            </w:pPr>
          </w:p>
        </w:tc>
        <w:tc>
          <w:tcPr>
            <w:tcW w:w="2393" w:type="dxa"/>
            <w:noWrap w:val="0"/>
            <w:vAlign w:val="top"/>
          </w:tcPr>
          <w:p w14:paraId="5AE1AFE3">
            <w:pPr>
              <w:pStyle w:val="242"/>
              <w:ind w:firstLine="0" w:firstLineChars="0"/>
              <w:rPr>
                <w:rFonts w:hint="eastAsia"/>
                <w:sz w:val="18"/>
                <w:szCs w:val="18"/>
              </w:rPr>
            </w:pPr>
          </w:p>
        </w:tc>
      </w:tr>
      <w:tr w14:paraId="69073C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7" w:hRule="atLeast"/>
        </w:trPr>
        <w:tc>
          <w:tcPr>
            <w:tcW w:w="2392" w:type="dxa"/>
            <w:noWrap w:val="0"/>
            <w:vAlign w:val="top"/>
          </w:tcPr>
          <w:p w14:paraId="3652BD37">
            <w:pPr>
              <w:pStyle w:val="242"/>
              <w:ind w:firstLine="0" w:firstLineChars="0"/>
              <w:rPr>
                <w:rFonts w:hint="eastAsia"/>
                <w:sz w:val="18"/>
                <w:szCs w:val="18"/>
              </w:rPr>
            </w:pPr>
          </w:p>
        </w:tc>
        <w:tc>
          <w:tcPr>
            <w:tcW w:w="2393" w:type="dxa"/>
            <w:noWrap w:val="0"/>
            <w:vAlign w:val="top"/>
          </w:tcPr>
          <w:p w14:paraId="337223C4">
            <w:pPr>
              <w:pStyle w:val="242"/>
              <w:ind w:firstLine="0" w:firstLineChars="0"/>
              <w:rPr>
                <w:rFonts w:hint="eastAsia"/>
                <w:sz w:val="18"/>
                <w:szCs w:val="18"/>
              </w:rPr>
            </w:pPr>
          </w:p>
        </w:tc>
        <w:tc>
          <w:tcPr>
            <w:tcW w:w="2393" w:type="dxa"/>
            <w:noWrap w:val="0"/>
            <w:vAlign w:val="top"/>
          </w:tcPr>
          <w:p w14:paraId="42D54C68">
            <w:pPr>
              <w:pStyle w:val="242"/>
              <w:ind w:firstLine="0" w:firstLineChars="0"/>
              <w:rPr>
                <w:rFonts w:hint="eastAsia"/>
                <w:sz w:val="18"/>
                <w:szCs w:val="18"/>
              </w:rPr>
            </w:pPr>
          </w:p>
        </w:tc>
        <w:tc>
          <w:tcPr>
            <w:tcW w:w="2393" w:type="dxa"/>
            <w:noWrap w:val="0"/>
            <w:vAlign w:val="top"/>
          </w:tcPr>
          <w:p w14:paraId="2097BC71">
            <w:pPr>
              <w:pStyle w:val="242"/>
              <w:ind w:firstLine="0" w:firstLineChars="0"/>
              <w:rPr>
                <w:rFonts w:hint="eastAsia"/>
                <w:sz w:val="18"/>
                <w:szCs w:val="18"/>
              </w:rPr>
            </w:pPr>
          </w:p>
        </w:tc>
      </w:tr>
      <w:tr w14:paraId="0F776D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2392" w:type="dxa"/>
            <w:noWrap w:val="0"/>
            <w:vAlign w:val="top"/>
          </w:tcPr>
          <w:p w14:paraId="213290B5">
            <w:pPr>
              <w:pStyle w:val="242"/>
              <w:ind w:firstLine="0" w:firstLineChars="0"/>
              <w:rPr>
                <w:rFonts w:hint="eastAsia"/>
                <w:sz w:val="18"/>
                <w:szCs w:val="18"/>
              </w:rPr>
            </w:pPr>
          </w:p>
        </w:tc>
        <w:tc>
          <w:tcPr>
            <w:tcW w:w="2393" w:type="dxa"/>
            <w:noWrap w:val="0"/>
            <w:vAlign w:val="top"/>
          </w:tcPr>
          <w:p w14:paraId="53D97EFF">
            <w:pPr>
              <w:pStyle w:val="242"/>
              <w:ind w:firstLine="0" w:firstLineChars="0"/>
              <w:rPr>
                <w:rFonts w:hint="eastAsia"/>
                <w:sz w:val="18"/>
                <w:szCs w:val="18"/>
              </w:rPr>
            </w:pPr>
          </w:p>
        </w:tc>
        <w:tc>
          <w:tcPr>
            <w:tcW w:w="2393" w:type="dxa"/>
            <w:noWrap w:val="0"/>
            <w:vAlign w:val="top"/>
          </w:tcPr>
          <w:p w14:paraId="7BAFC321">
            <w:pPr>
              <w:pStyle w:val="242"/>
              <w:ind w:firstLine="0" w:firstLineChars="0"/>
              <w:rPr>
                <w:rFonts w:hint="eastAsia"/>
                <w:sz w:val="18"/>
                <w:szCs w:val="18"/>
              </w:rPr>
            </w:pPr>
          </w:p>
        </w:tc>
        <w:tc>
          <w:tcPr>
            <w:tcW w:w="2393" w:type="dxa"/>
            <w:noWrap w:val="0"/>
            <w:vAlign w:val="top"/>
          </w:tcPr>
          <w:p w14:paraId="54E928E7">
            <w:pPr>
              <w:pStyle w:val="242"/>
              <w:ind w:firstLine="0" w:firstLineChars="0"/>
              <w:rPr>
                <w:rFonts w:hint="eastAsia"/>
                <w:sz w:val="18"/>
                <w:szCs w:val="18"/>
              </w:rPr>
            </w:pPr>
          </w:p>
        </w:tc>
      </w:tr>
      <w:tr w14:paraId="5D4E61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1" w:hRule="atLeast"/>
        </w:trPr>
        <w:tc>
          <w:tcPr>
            <w:tcW w:w="2392" w:type="dxa"/>
            <w:noWrap w:val="0"/>
            <w:vAlign w:val="top"/>
          </w:tcPr>
          <w:p w14:paraId="78DB3086">
            <w:pPr>
              <w:pStyle w:val="242"/>
              <w:ind w:firstLine="0" w:firstLineChars="0"/>
              <w:rPr>
                <w:rFonts w:hint="eastAsia"/>
                <w:sz w:val="18"/>
                <w:szCs w:val="18"/>
              </w:rPr>
            </w:pPr>
          </w:p>
        </w:tc>
        <w:tc>
          <w:tcPr>
            <w:tcW w:w="2393" w:type="dxa"/>
            <w:noWrap w:val="0"/>
            <w:vAlign w:val="top"/>
          </w:tcPr>
          <w:p w14:paraId="557FA0CB">
            <w:pPr>
              <w:pStyle w:val="242"/>
              <w:ind w:firstLine="0" w:firstLineChars="0"/>
              <w:rPr>
                <w:rFonts w:hint="eastAsia"/>
                <w:sz w:val="18"/>
                <w:szCs w:val="18"/>
              </w:rPr>
            </w:pPr>
          </w:p>
        </w:tc>
        <w:tc>
          <w:tcPr>
            <w:tcW w:w="2393" w:type="dxa"/>
            <w:noWrap w:val="0"/>
            <w:vAlign w:val="top"/>
          </w:tcPr>
          <w:p w14:paraId="019C856F">
            <w:pPr>
              <w:pStyle w:val="242"/>
              <w:ind w:firstLine="0" w:firstLineChars="0"/>
              <w:rPr>
                <w:rFonts w:hint="eastAsia"/>
                <w:sz w:val="18"/>
                <w:szCs w:val="18"/>
              </w:rPr>
            </w:pPr>
          </w:p>
        </w:tc>
        <w:tc>
          <w:tcPr>
            <w:tcW w:w="2393" w:type="dxa"/>
            <w:noWrap w:val="0"/>
            <w:vAlign w:val="top"/>
          </w:tcPr>
          <w:p w14:paraId="476144C6">
            <w:pPr>
              <w:pStyle w:val="242"/>
              <w:ind w:firstLine="0" w:firstLineChars="0"/>
              <w:rPr>
                <w:rFonts w:hint="eastAsia"/>
                <w:sz w:val="18"/>
                <w:szCs w:val="18"/>
              </w:rPr>
            </w:pPr>
          </w:p>
        </w:tc>
      </w:tr>
      <w:tr w14:paraId="1992AC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22" w:hRule="atLeast"/>
        </w:trPr>
        <w:tc>
          <w:tcPr>
            <w:tcW w:w="2392" w:type="dxa"/>
            <w:noWrap w:val="0"/>
            <w:vAlign w:val="top"/>
          </w:tcPr>
          <w:p w14:paraId="7F728D81">
            <w:pPr>
              <w:pStyle w:val="242"/>
              <w:ind w:firstLine="0" w:firstLineChars="0"/>
              <w:rPr>
                <w:rFonts w:hint="eastAsia"/>
                <w:sz w:val="18"/>
                <w:szCs w:val="18"/>
              </w:rPr>
            </w:pPr>
          </w:p>
        </w:tc>
        <w:tc>
          <w:tcPr>
            <w:tcW w:w="2393" w:type="dxa"/>
            <w:noWrap w:val="0"/>
            <w:vAlign w:val="top"/>
          </w:tcPr>
          <w:p w14:paraId="44D547D0">
            <w:pPr>
              <w:pStyle w:val="242"/>
              <w:ind w:firstLine="0" w:firstLineChars="0"/>
              <w:rPr>
                <w:rFonts w:hint="eastAsia"/>
                <w:sz w:val="18"/>
                <w:szCs w:val="18"/>
              </w:rPr>
            </w:pPr>
          </w:p>
        </w:tc>
        <w:tc>
          <w:tcPr>
            <w:tcW w:w="2393" w:type="dxa"/>
            <w:noWrap w:val="0"/>
            <w:vAlign w:val="top"/>
          </w:tcPr>
          <w:p w14:paraId="0B5CF95B">
            <w:pPr>
              <w:pStyle w:val="242"/>
              <w:ind w:firstLine="0" w:firstLineChars="0"/>
              <w:rPr>
                <w:rFonts w:hint="eastAsia"/>
                <w:sz w:val="18"/>
                <w:szCs w:val="18"/>
              </w:rPr>
            </w:pPr>
          </w:p>
        </w:tc>
        <w:tc>
          <w:tcPr>
            <w:tcW w:w="2393" w:type="dxa"/>
            <w:noWrap w:val="0"/>
            <w:vAlign w:val="top"/>
          </w:tcPr>
          <w:p w14:paraId="739F10EE">
            <w:pPr>
              <w:pStyle w:val="242"/>
              <w:ind w:firstLine="0" w:firstLineChars="0"/>
              <w:rPr>
                <w:rFonts w:hint="eastAsia"/>
                <w:sz w:val="18"/>
                <w:szCs w:val="18"/>
              </w:rPr>
            </w:pPr>
          </w:p>
        </w:tc>
      </w:tr>
      <w:tr w14:paraId="5A1090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77" w:hRule="atLeast"/>
        </w:trPr>
        <w:tc>
          <w:tcPr>
            <w:tcW w:w="2392" w:type="dxa"/>
            <w:noWrap w:val="0"/>
            <w:vAlign w:val="top"/>
          </w:tcPr>
          <w:p w14:paraId="2F826A69">
            <w:pPr>
              <w:pStyle w:val="242"/>
              <w:ind w:firstLine="0" w:firstLineChars="0"/>
              <w:rPr>
                <w:rFonts w:hint="eastAsia"/>
                <w:sz w:val="18"/>
                <w:szCs w:val="18"/>
              </w:rPr>
            </w:pPr>
          </w:p>
        </w:tc>
        <w:tc>
          <w:tcPr>
            <w:tcW w:w="2393" w:type="dxa"/>
            <w:noWrap w:val="0"/>
            <w:vAlign w:val="top"/>
          </w:tcPr>
          <w:p w14:paraId="2C8CC1E9">
            <w:pPr>
              <w:pStyle w:val="242"/>
              <w:ind w:firstLine="0" w:firstLineChars="0"/>
              <w:rPr>
                <w:rFonts w:hint="eastAsia"/>
                <w:sz w:val="18"/>
                <w:szCs w:val="18"/>
              </w:rPr>
            </w:pPr>
          </w:p>
        </w:tc>
        <w:tc>
          <w:tcPr>
            <w:tcW w:w="2393" w:type="dxa"/>
            <w:noWrap w:val="0"/>
            <w:vAlign w:val="top"/>
          </w:tcPr>
          <w:p w14:paraId="4E70A811">
            <w:pPr>
              <w:pStyle w:val="242"/>
              <w:ind w:firstLine="0" w:firstLineChars="0"/>
              <w:rPr>
                <w:rFonts w:hint="eastAsia"/>
                <w:sz w:val="18"/>
                <w:szCs w:val="18"/>
              </w:rPr>
            </w:pPr>
          </w:p>
        </w:tc>
        <w:tc>
          <w:tcPr>
            <w:tcW w:w="2393" w:type="dxa"/>
            <w:noWrap w:val="0"/>
            <w:vAlign w:val="top"/>
          </w:tcPr>
          <w:p w14:paraId="664A63E1">
            <w:pPr>
              <w:pStyle w:val="242"/>
              <w:ind w:firstLine="0" w:firstLineChars="0"/>
              <w:rPr>
                <w:rFonts w:hint="eastAsia"/>
                <w:sz w:val="18"/>
                <w:szCs w:val="18"/>
              </w:rPr>
            </w:pPr>
          </w:p>
        </w:tc>
      </w:tr>
      <w:tr w14:paraId="4799C5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35" w:hRule="atLeast"/>
        </w:trPr>
        <w:tc>
          <w:tcPr>
            <w:tcW w:w="2392" w:type="dxa"/>
            <w:noWrap w:val="0"/>
            <w:vAlign w:val="top"/>
          </w:tcPr>
          <w:p w14:paraId="6D479A8D">
            <w:pPr>
              <w:pStyle w:val="242"/>
              <w:ind w:firstLine="0" w:firstLineChars="0"/>
              <w:rPr>
                <w:sz w:val="18"/>
                <w:szCs w:val="18"/>
              </w:rPr>
            </w:pPr>
          </w:p>
          <w:p w14:paraId="2D30467A">
            <w:pPr>
              <w:pStyle w:val="242"/>
              <w:ind w:firstLine="0" w:firstLineChars="0"/>
              <w:rPr>
                <w:sz w:val="18"/>
                <w:szCs w:val="18"/>
              </w:rPr>
            </w:pPr>
          </w:p>
          <w:p w14:paraId="5A59981A">
            <w:pPr>
              <w:pStyle w:val="242"/>
              <w:ind w:firstLine="0" w:firstLineChars="0"/>
              <w:rPr>
                <w:rFonts w:hint="eastAsia"/>
                <w:sz w:val="18"/>
                <w:szCs w:val="18"/>
              </w:rPr>
            </w:pPr>
          </w:p>
          <w:p w14:paraId="56D91596">
            <w:pPr>
              <w:pStyle w:val="242"/>
              <w:ind w:firstLine="0" w:firstLineChars="0"/>
              <w:rPr>
                <w:rFonts w:hint="eastAsia"/>
                <w:sz w:val="18"/>
                <w:szCs w:val="18"/>
              </w:rPr>
            </w:pPr>
          </w:p>
        </w:tc>
        <w:tc>
          <w:tcPr>
            <w:tcW w:w="2393" w:type="dxa"/>
            <w:noWrap w:val="0"/>
            <w:vAlign w:val="top"/>
          </w:tcPr>
          <w:p w14:paraId="2BA69733">
            <w:pPr>
              <w:pStyle w:val="242"/>
              <w:ind w:firstLine="0" w:firstLineChars="0"/>
              <w:rPr>
                <w:rFonts w:hint="eastAsia"/>
                <w:sz w:val="18"/>
                <w:szCs w:val="18"/>
              </w:rPr>
            </w:pPr>
          </w:p>
        </w:tc>
        <w:tc>
          <w:tcPr>
            <w:tcW w:w="2393" w:type="dxa"/>
            <w:noWrap w:val="0"/>
            <w:vAlign w:val="top"/>
          </w:tcPr>
          <w:p w14:paraId="76E91274">
            <w:pPr>
              <w:pStyle w:val="242"/>
              <w:ind w:firstLine="0" w:firstLineChars="0"/>
              <w:rPr>
                <w:rFonts w:hint="eastAsia"/>
                <w:sz w:val="18"/>
                <w:szCs w:val="18"/>
              </w:rPr>
            </w:pPr>
          </w:p>
        </w:tc>
        <w:tc>
          <w:tcPr>
            <w:tcW w:w="2393" w:type="dxa"/>
            <w:noWrap w:val="0"/>
            <w:vAlign w:val="top"/>
          </w:tcPr>
          <w:p w14:paraId="7562FF79">
            <w:pPr>
              <w:pStyle w:val="242"/>
              <w:ind w:firstLine="0" w:firstLineChars="0"/>
              <w:rPr>
                <w:rFonts w:hint="eastAsia"/>
                <w:sz w:val="18"/>
                <w:szCs w:val="18"/>
              </w:rPr>
            </w:pPr>
          </w:p>
        </w:tc>
      </w:tr>
      <w:tr w14:paraId="376CBB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5" w:hRule="atLeast"/>
        </w:trPr>
        <w:tc>
          <w:tcPr>
            <w:tcW w:w="2392" w:type="dxa"/>
            <w:noWrap w:val="0"/>
            <w:vAlign w:val="top"/>
          </w:tcPr>
          <w:p w14:paraId="716D6481">
            <w:pPr>
              <w:pStyle w:val="242"/>
              <w:ind w:firstLine="0" w:firstLineChars="0"/>
              <w:rPr>
                <w:sz w:val="18"/>
                <w:szCs w:val="18"/>
              </w:rPr>
            </w:pPr>
          </w:p>
          <w:p w14:paraId="6399759A">
            <w:pPr>
              <w:pStyle w:val="242"/>
              <w:ind w:firstLine="0" w:firstLineChars="0"/>
              <w:rPr>
                <w:rFonts w:hint="eastAsia"/>
                <w:sz w:val="18"/>
                <w:szCs w:val="18"/>
              </w:rPr>
            </w:pPr>
          </w:p>
        </w:tc>
        <w:tc>
          <w:tcPr>
            <w:tcW w:w="2393" w:type="dxa"/>
            <w:noWrap w:val="0"/>
            <w:vAlign w:val="top"/>
          </w:tcPr>
          <w:p w14:paraId="241AE8F1">
            <w:pPr>
              <w:pStyle w:val="242"/>
              <w:ind w:firstLine="0" w:firstLineChars="0"/>
              <w:rPr>
                <w:rFonts w:hint="eastAsia"/>
                <w:sz w:val="18"/>
                <w:szCs w:val="18"/>
              </w:rPr>
            </w:pPr>
          </w:p>
        </w:tc>
        <w:tc>
          <w:tcPr>
            <w:tcW w:w="2393" w:type="dxa"/>
            <w:noWrap w:val="0"/>
            <w:vAlign w:val="top"/>
          </w:tcPr>
          <w:p w14:paraId="32FCAD3E">
            <w:pPr>
              <w:pStyle w:val="242"/>
              <w:ind w:firstLine="0" w:firstLineChars="0"/>
              <w:rPr>
                <w:rFonts w:hint="eastAsia"/>
                <w:sz w:val="18"/>
                <w:szCs w:val="18"/>
              </w:rPr>
            </w:pPr>
          </w:p>
        </w:tc>
        <w:tc>
          <w:tcPr>
            <w:tcW w:w="2393" w:type="dxa"/>
            <w:noWrap w:val="0"/>
            <w:vAlign w:val="top"/>
          </w:tcPr>
          <w:p w14:paraId="28D4F26A">
            <w:pPr>
              <w:pStyle w:val="242"/>
              <w:ind w:firstLine="0" w:firstLineChars="0"/>
              <w:rPr>
                <w:rFonts w:hint="eastAsia"/>
                <w:sz w:val="18"/>
                <w:szCs w:val="18"/>
              </w:rPr>
            </w:pPr>
          </w:p>
        </w:tc>
      </w:tr>
      <w:tr w14:paraId="67DBE1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4" w:hRule="atLeast"/>
        </w:trPr>
        <w:tc>
          <w:tcPr>
            <w:tcW w:w="2392" w:type="dxa"/>
            <w:noWrap w:val="0"/>
            <w:vAlign w:val="top"/>
          </w:tcPr>
          <w:p w14:paraId="74837597">
            <w:pPr>
              <w:pStyle w:val="242"/>
              <w:ind w:firstLine="0" w:firstLineChars="0"/>
              <w:rPr>
                <w:sz w:val="18"/>
                <w:szCs w:val="18"/>
              </w:rPr>
            </w:pPr>
          </w:p>
          <w:p w14:paraId="0F18F941">
            <w:pPr>
              <w:pStyle w:val="242"/>
              <w:ind w:firstLine="0" w:firstLineChars="0"/>
              <w:rPr>
                <w:rFonts w:hint="eastAsia"/>
                <w:sz w:val="18"/>
                <w:szCs w:val="18"/>
              </w:rPr>
            </w:pPr>
          </w:p>
        </w:tc>
        <w:tc>
          <w:tcPr>
            <w:tcW w:w="2393" w:type="dxa"/>
            <w:noWrap w:val="0"/>
            <w:vAlign w:val="top"/>
          </w:tcPr>
          <w:p w14:paraId="2706E49D">
            <w:pPr>
              <w:pStyle w:val="242"/>
              <w:ind w:firstLine="0" w:firstLineChars="0"/>
              <w:rPr>
                <w:rFonts w:hint="eastAsia"/>
                <w:sz w:val="18"/>
                <w:szCs w:val="18"/>
              </w:rPr>
            </w:pPr>
          </w:p>
        </w:tc>
        <w:tc>
          <w:tcPr>
            <w:tcW w:w="2393" w:type="dxa"/>
            <w:noWrap w:val="0"/>
            <w:vAlign w:val="top"/>
          </w:tcPr>
          <w:p w14:paraId="4B9123FC">
            <w:pPr>
              <w:pStyle w:val="242"/>
              <w:ind w:firstLine="0" w:firstLineChars="0"/>
              <w:rPr>
                <w:rFonts w:hint="eastAsia"/>
                <w:sz w:val="18"/>
                <w:szCs w:val="18"/>
              </w:rPr>
            </w:pPr>
          </w:p>
        </w:tc>
        <w:tc>
          <w:tcPr>
            <w:tcW w:w="2393" w:type="dxa"/>
            <w:noWrap w:val="0"/>
            <w:vAlign w:val="top"/>
          </w:tcPr>
          <w:p w14:paraId="1E0E9A29">
            <w:pPr>
              <w:pStyle w:val="242"/>
              <w:ind w:firstLine="0" w:firstLineChars="0"/>
              <w:rPr>
                <w:rFonts w:hint="eastAsia"/>
                <w:sz w:val="18"/>
                <w:szCs w:val="18"/>
              </w:rPr>
            </w:pPr>
          </w:p>
        </w:tc>
      </w:tr>
      <w:tr w14:paraId="389E60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2" w:hRule="atLeast"/>
        </w:trPr>
        <w:tc>
          <w:tcPr>
            <w:tcW w:w="2392" w:type="dxa"/>
            <w:noWrap w:val="0"/>
            <w:vAlign w:val="top"/>
          </w:tcPr>
          <w:p w14:paraId="36AEB26E">
            <w:pPr>
              <w:pStyle w:val="242"/>
              <w:ind w:firstLine="0" w:firstLineChars="0"/>
              <w:rPr>
                <w:rFonts w:hint="eastAsia"/>
                <w:sz w:val="18"/>
                <w:szCs w:val="18"/>
              </w:rPr>
            </w:pPr>
          </w:p>
        </w:tc>
        <w:tc>
          <w:tcPr>
            <w:tcW w:w="2393" w:type="dxa"/>
            <w:noWrap w:val="0"/>
            <w:vAlign w:val="top"/>
          </w:tcPr>
          <w:p w14:paraId="2262D132">
            <w:pPr>
              <w:pStyle w:val="242"/>
              <w:ind w:firstLine="0" w:firstLineChars="0"/>
              <w:rPr>
                <w:rFonts w:hint="eastAsia"/>
                <w:sz w:val="18"/>
                <w:szCs w:val="18"/>
              </w:rPr>
            </w:pPr>
          </w:p>
        </w:tc>
        <w:tc>
          <w:tcPr>
            <w:tcW w:w="2393" w:type="dxa"/>
            <w:noWrap w:val="0"/>
            <w:vAlign w:val="top"/>
          </w:tcPr>
          <w:p w14:paraId="3EAA10F1">
            <w:pPr>
              <w:pStyle w:val="242"/>
              <w:ind w:firstLine="0" w:firstLineChars="0"/>
              <w:rPr>
                <w:rFonts w:hint="eastAsia"/>
                <w:sz w:val="18"/>
                <w:szCs w:val="18"/>
              </w:rPr>
            </w:pPr>
          </w:p>
        </w:tc>
        <w:tc>
          <w:tcPr>
            <w:tcW w:w="2393" w:type="dxa"/>
            <w:noWrap w:val="0"/>
            <w:vAlign w:val="top"/>
          </w:tcPr>
          <w:p w14:paraId="63E1C3ED">
            <w:pPr>
              <w:pStyle w:val="242"/>
              <w:ind w:firstLine="0" w:firstLineChars="0"/>
              <w:rPr>
                <w:rFonts w:hint="eastAsia"/>
                <w:sz w:val="18"/>
                <w:szCs w:val="18"/>
              </w:rPr>
            </w:pPr>
          </w:p>
        </w:tc>
      </w:tr>
    </w:tbl>
    <w:p w14:paraId="4435D474">
      <w:pPr>
        <w:pStyle w:val="264"/>
        <w:numPr>
          <w:ilvl w:val="0"/>
          <w:numId w:val="0"/>
        </w:numPr>
        <w:spacing w:before="156" w:after="156"/>
        <w:rPr>
          <w:rFonts w:hint="eastAsia" w:eastAsia="黑体"/>
          <w:lang w:eastAsia="zh-CN"/>
        </w:rPr>
      </w:pPr>
      <w:r>
        <w:rPr>
          <w:rFonts w:hint="eastAsia"/>
        </w:rPr>
        <w:t>表A.1　　X</w:t>
      </w:r>
      <w:r>
        <w:t>XXXXXXX</w:t>
      </w:r>
      <w:r>
        <w:rPr>
          <w:rFonts w:hint="eastAsia"/>
        </w:rPr>
        <w:t>　</w:t>
      </w:r>
      <w:r>
        <w:rPr>
          <w:rFonts w:hint="eastAsia" w:ascii="宋体" w:hAnsi="宋体" w:eastAsia="宋体" w:cs="宋体"/>
          <w:highlight w:val="none"/>
          <w:lang w:eastAsia="zh-CN"/>
        </w:rPr>
        <w:t>（</w:t>
      </w:r>
      <w:r>
        <w:rPr>
          <w:rFonts w:hint="eastAsia" w:ascii="宋体" w:hAnsi="宋体" w:eastAsia="宋体" w:cs="宋体"/>
        </w:rPr>
        <w:t>续</w:t>
      </w:r>
      <w:r>
        <w:rPr>
          <w:rFonts w:hint="eastAsia" w:ascii="宋体" w:hAnsi="宋体" w:eastAsia="宋体" w:cs="宋体"/>
          <w:highlight w:val="none"/>
          <w:lang w:eastAsia="zh-CN"/>
        </w:rPr>
        <w:t>）</w:t>
      </w:r>
    </w:p>
    <w:tbl>
      <w:tblPr>
        <w:tblStyle w:val="28"/>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92"/>
        <w:gridCol w:w="2393"/>
        <w:gridCol w:w="2393"/>
        <w:gridCol w:w="2393"/>
      </w:tblGrid>
      <w:tr w14:paraId="2CDABA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92" w:type="dxa"/>
            <w:noWrap w:val="0"/>
            <w:vAlign w:val="top"/>
          </w:tcPr>
          <w:p w14:paraId="62FF8026">
            <w:pPr>
              <w:pStyle w:val="242"/>
              <w:ind w:firstLine="0" w:firstLineChars="0"/>
              <w:jc w:val="center"/>
              <w:rPr>
                <w:rFonts w:hint="eastAsia"/>
                <w:sz w:val="18"/>
                <w:szCs w:val="18"/>
              </w:rPr>
            </w:pPr>
            <w:r>
              <w:rPr>
                <w:rFonts w:hint="eastAsia"/>
                <w:sz w:val="18"/>
                <w:szCs w:val="18"/>
              </w:rPr>
              <w:t>XXXX</w:t>
            </w:r>
          </w:p>
        </w:tc>
        <w:tc>
          <w:tcPr>
            <w:tcW w:w="2393" w:type="dxa"/>
            <w:noWrap w:val="0"/>
            <w:vAlign w:val="top"/>
          </w:tcPr>
          <w:p w14:paraId="40A4E125">
            <w:pPr>
              <w:pStyle w:val="242"/>
              <w:ind w:firstLine="0" w:firstLineChars="0"/>
              <w:jc w:val="center"/>
              <w:rPr>
                <w:rFonts w:hint="eastAsia"/>
                <w:sz w:val="18"/>
                <w:szCs w:val="18"/>
              </w:rPr>
            </w:pPr>
            <w:r>
              <w:rPr>
                <w:rFonts w:hint="eastAsia"/>
                <w:sz w:val="18"/>
                <w:szCs w:val="18"/>
              </w:rPr>
              <w:t>XXXX</w:t>
            </w:r>
          </w:p>
        </w:tc>
        <w:tc>
          <w:tcPr>
            <w:tcW w:w="2393" w:type="dxa"/>
            <w:noWrap w:val="0"/>
            <w:vAlign w:val="top"/>
          </w:tcPr>
          <w:p w14:paraId="70E70765">
            <w:pPr>
              <w:pStyle w:val="242"/>
              <w:ind w:firstLine="0" w:firstLineChars="0"/>
              <w:jc w:val="center"/>
              <w:rPr>
                <w:rFonts w:hint="eastAsia"/>
                <w:sz w:val="18"/>
                <w:szCs w:val="18"/>
              </w:rPr>
            </w:pPr>
            <w:r>
              <w:rPr>
                <w:rFonts w:hint="eastAsia"/>
                <w:sz w:val="18"/>
                <w:szCs w:val="18"/>
              </w:rPr>
              <w:t>XXXXX</w:t>
            </w:r>
          </w:p>
        </w:tc>
        <w:tc>
          <w:tcPr>
            <w:tcW w:w="2393" w:type="dxa"/>
            <w:noWrap w:val="0"/>
            <w:vAlign w:val="top"/>
          </w:tcPr>
          <w:p w14:paraId="2C56ABA0">
            <w:pPr>
              <w:pStyle w:val="242"/>
              <w:ind w:firstLine="0" w:firstLineChars="0"/>
              <w:jc w:val="center"/>
              <w:rPr>
                <w:rFonts w:hint="eastAsia"/>
                <w:sz w:val="18"/>
                <w:szCs w:val="18"/>
              </w:rPr>
            </w:pPr>
            <w:r>
              <w:rPr>
                <w:rFonts w:hint="eastAsia"/>
                <w:sz w:val="18"/>
                <w:szCs w:val="18"/>
              </w:rPr>
              <w:t>XXXXX</w:t>
            </w:r>
          </w:p>
        </w:tc>
      </w:tr>
      <w:tr w14:paraId="60548B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92" w:type="dxa"/>
            <w:noWrap w:val="0"/>
            <w:vAlign w:val="top"/>
          </w:tcPr>
          <w:p w14:paraId="7964C7D8">
            <w:pPr>
              <w:pStyle w:val="242"/>
              <w:ind w:firstLine="0" w:firstLineChars="0"/>
              <w:rPr>
                <w:rFonts w:hint="eastAsia"/>
                <w:sz w:val="18"/>
                <w:szCs w:val="18"/>
              </w:rPr>
            </w:pPr>
          </w:p>
        </w:tc>
        <w:tc>
          <w:tcPr>
            <w:tcW w:w="2393" w:type="dxa"/>
            <w:noWrap w:val="0"/>
            <w:vAlign w:val="top"/>
          </w:tcPr>
          <w:p w14:paraId="0314989C">
            <w:pPr>
              <w:pStyle w:val="242"/>
              <w:ind w:firstLine="0" w:firstLineChars="0"/>
              <w:jc w:val="center"/>
              <w:rPr>
                <w:rFonts w:hint="eastAsia"/>
                <w:sz w:val="18"/>
                <w:szCs w:val="18"/>
              </w:rPr>
            </w:pPr>
          </w:p>
        </w:tc>
        <w:tc>
          <w:tcPr>
            <w:tcW w:w="2393" w:type="dxa"/>
            <w:noWrap w:val="0"/>
            <w:vAlign w:val="top"/>
          </w:tcPr>
          <w:p w14:paraId="0C93BCFF">
            <w:pPr>
              <w:pStyle w:val="242"/>
              <w:ind w:firstLine="0" w:firstLineChars="0"/>
              <w:jc w:val="center"/>
              <w:rPr>
                <w:rFonts w:hint="eastAsia"/>
                <w:sz w:val="18"/>
                <w:szCs w:val="18"/>
              </w:rPr>
            </w:pPr>
          </w:p>
        </w:tc>
        <w:tc>
          <w:tcPr>
            <w:tcW w:w="2393" w:type="dxa"/>
            <w:noWrap w:val="0"/>
            <w:vAlign w:val="top"/>
          </w:tcPr>
          <w:p w14:paraId="29E6674A">
            <w:pPr>
              <w:pStyle w:val="242"/>
              <w:ind w:firstLine="0" w:firstLineChars="0"/>
              <w:jc w:val="center"/>
              <w:rPr>
                <w:rFonts w:hint="eastAsia"/>
                <w:sz w:val="18"/>
                <w:szCs w:val="18"/>
              </w:rPr>
            </w:pPr>
          </w:p>
        </w:tc>
      </w:tr>
      <w:tr w14:paraId="02711F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92" w:type="dxa"/>
            <w:noWrap w:val="0"/>
            <w:vAlign w:val="top"/>
          </w:tcPr>
          <w:p w14:paraId="7085B7EA">
            <w:pPr>
              <w:pStyle w:val="242"/>
              <w:ind w:firstLine="0" w:firstLineChars="0"/>
              <w:rPr>
                <w:rFonts w:hint="eastAsia"/>
                <w:sz w:val="18"/>
                <w:szCs w:val="18"/>
              </w:rPr>
            </w:pPr>
          </w:p>
        </w:tc>
        <w:tc>
          <w:tcPr>
            <w:tcW w:w="2393" w:type="dxa"/>
            <w:noWrap w:val="0"/>
            <w:vAlign w:val="top"/>
          </w:tcPr>
          <w:p w14:paraId="2AF33CD3">
            <w:pPr>
              <w:pStyle w:val="242"/>
              <w:ind w:firstLine="0" w:firstLineChars="0"/>
              <w:jc w:val="center"/>
              <w:rPr>
                <w:rFonts w:hint="eastAsia"/>
                <w:sz w:val="18"/>
                <w:szCs w:val="18"/>
              </w:rPr>
            </w:pPr>
          </w:p>
        </w:tc>
        <w:tc>
          <w:tcPr>
            <w:tcW w:w="2393" w:type="dxa"/>
            <w:noWrap w:val="0"/>
            <w:vAlign w:val="top"/>
          </w:tcPr>
          <w:p w14:paraId="65AEF05A">
            <w:pPr>
              <w:pStyle w:val="242"/>
              <w:ind w:firstLine="0" w:firstLineChars="0"/>
              <w:jc w:val="center"/>
              <w:rPr>
                <w:rFonts w:hint="eastAsia"/>
                <w:sz w:val="18"/>
                <w:szCs w:val="18"/>
              </w:rPr>
            </w:pPr>
          </w:p>
        </w:tc>
        <w:tc>
          <w:tcPr>
            <w:tcW w:w="2393" w:type="dxa"/>
            <w:noWrap w:val="0"/>
            <w:vAlign w:val="top"/>
          </w:tcPr>
          <w:p w14:paraId="6A3AA345">
            <w:pPr>
              <w:pStyle w:val="242"/>
              <w:ind w:firstLine="0" w:firstLineChars="0"/>
              <w:jc w:val="center"/>
              <w:rPr>
                <w:rFonts w:hint="eastAsia"/>
                <w:sz w:val="18"/>
                <w:szCs w:val="18"/>
              </w:rPr>
            </w:pPr>
          </w:p>
        </w:tc>
      </w:tr>
      <w:tr w14:paraId="584B93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92" w:type="dxa"/>
            <w:noWrap w:val="0"/>
            <w:vAlign w:val="top"/>
          </w:tcPr>
          <w:p w14:paraId="0282FEBE">
            <w:pPr>
              <w:pStyle w:val="242"/>
              <w:ind w:firstLine="0" w:firstLineChars="0"/>
              <w:rPr>
                <w:rFonts w:hint="eastAsia"/>
                <w:sz w:val="18"/>
                <w:szCs w:val="18"/>
              </w:rPr>
            </w:pPr>
          </w:p>
        </w:tc>
        <w:tc>
          <w:tcPr>
            <w:tcW w:w="2393" w:type="dxa"/>
            <w:noWrap w:val="0"/>
            <w:vAlign w:val="top"/>
          </w:tcPr>
          <w:p w14:paraId="228DCE00">
            <w:pPr>
              <w:pStyle w:val="242"/>
              <w:ind w:firstLine="0" w:firstLineChars="0"/>
              <w:jc w:val="center"/>
              <w:rPr>
                <w:rFonts w:hint="eastAsia"/>
                <w:sz w:val="18"/>
                <w:szCs w:val="18"/>
              </w:rPr>
            </w:pPr>
          </w:p>
        </w:tc>
        <w:tc>
          <w:tcPr>
            <w:tcW w:w="2393" w:type="dxa"/>
            <w:noWrap w:val="0"/>
            <w:vAlign w:val="top"/>
          </w:tcPr>
          <w:p w14:paraId="0F562948">
            <w:pPr>
              <w:pStyle w:val="242"/>
              <w:ind w:firstLine="0" w:firstLineChars="0"/>
              <w:jc w:val="center"/>
              <w:rPr>
                <w:rFonts w:hint="eastAsia"/>
                <w:sz w:val="18"/>
                <w:szCs w:val="18"/>
              </w:rPr>
            </w:pPr>
          </w:p>
        </w:tc>
        <w:tc>
          <w:tcPr>
            <w:tcW w:w="2393" w:type="dxa"/>
            <w:noWrap w:val="0"/>
            <w:vAlign w:val="top"/>
          </w:tcPr>
          <w:p w14:paraId="2B7FEC62">
            <w:pPr>
              <w:pStyle w:val="242"/>
              <w:ind w:firstLine="0" w:firstLineChars="0"/>
              <w:jc w:val="center"/>
              <w:rPr>
                <w:rFonts w:hint="eastAsia"/>
                <w:sz w:val="18"/>
                <w:szCs w:val="18"/>
              </w:rPr>
            </w:pPr>
          </w:p>
        </w:tc>
      </w:tr>
      <w:tr w14:paraId="04A714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92" w:type="dxa"/>
            <w:noWrap w:val="0"/>
            <w:vAlign w:val="top"/>
          </w:tcPr>
          <w:p w14:paraId="4988EEA4">
            <w:pPr>
              <w:pStyle w:val="242"/>
              <w:ind w:firstLine="0" w:firstLineChars="0"/>
              <w:rPr>
                <w:rFonts w:hint="eastAsia"/>
                <w:sz w:val="18"/>
                <w:szCs w:val="18"/>
              </w:rPr>
            </w:pPr>
          </w:p>
        </w:tc>
        <w:tc>
          <w:tcPr>
            <w:tcW w:w="2393" w:type="dxa"/>
            <w:noWrap w:val="0"/>
            <w:vAlign w:val="top"/>
          </w:tcPr>
          <w:p w14:paraId="3192499C">
            <w:pPr>
              <w:pStyle w:val="242"/>
              <w:ind w:firstLine="0" w:firstLineChars="0"/>
              <w:jc w:val="center"/>
              <w:rPr>
                <w:rFonts w:hint="eastAsia"/>
                <w:sz w:val="18"/>
                <w:szCs w:val="18"/>
              </w:rPr>
            </w:pPr>
          </w:p>
        </w:tc>
        <w:tc>
          <w:tcPr>
            <w:tcW w:w="2393" w:type="dxa"/>
            <w:noWrap w:val="0"/>
            <w:vAlign w:val="top"/>
          </w:tcPr>
          <w:p w14:paraId="34F91903">
            <w:pPr>
              <w:pStyle w:val="242"/>
              <w:ind w:firstLine="0" w:firstLineChars="0"/>
              <w:jc w:val="center"/>
              <w:rPr>
                <w:rFonts w:hint="eastAsia"/>
                <w:sz w:val="18"/>
                <w:szCs w:val="18"/>
              </w:rPr>
            </w:pPr>
          </w:p>
        </w:tc>
        <w:tc>
          <w:tcPr>
            <w:tcW w:w="2393" w:type="dxa"/>
            <w:noWrap w:val="0"/>
            <w:vAlign w:val="top"/>
          </w:tcPr>
          <w:p w14:paraId="36CB0597">
            <w:pPr>
              <w:pStyle w:val="242"/>
              <w:ind w:firstLine="0" w:firstLineChars="0"/>
              <w:jc w:val="center"/>
              <w:rPr>
                <w:rFonts w:hint="eastAsia"/>
                <w:sz w:val="18"/>
                <w:szCs w:val="18"/>
              </w:rPr>
            </w:pPr>
          </w:p>
        </w:tc>
      </w:tr>
      <w:tr w14:paraId="5823FA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1" w:type="dxa"/>
            <w:gridSpan w:val="4"/>
            <w:noWrap w:val="0"/>
            <w:vAlign w:val="top"/>
          </w:tcPr>
          <w:p w14:paraId="25C83261">
            <w:pPr>
              <w:pStyle w:val="248"/>
              <w:rPr>
                <w:rFonts w:hint="eastAsia"/>
              </w:rPr>
            </w:pPr>
            <w:r>
              <w:rPr>
                <w:rFonts w:hint="eastAsia"/>
              </w:rPr>
              <w:t>XXXXXX。</w:t>
            </w:r>
          </w:p>
        </w:tc>
      </w:tr>
    </w:tbl>
    <w:p w14:paraId="28A1A90D">
      <w:pPr>
        <w:pStyle w:val="242"/>
        <w:ind w:firstLine="360"/>
        <w:rPr>
          <w:sz w:val="18"/>
          <w:szCs w:val="18"/>
        </w:rPr>
      </w:pPr>
    </w:p>
    <w:p w14:paraId="68CD4D44">
      <w:pPr>
        <w:pStyle w:val="242"/>
        <w:ind w:firstLine="360"/>
        <w:rPr>
          <w:sz w:val="18"/>
          <w:szCs w:val="18"/>
        </w:rPr>
      </w:pPr>
    </w:p>
    <w:p w14:paraId="20A84230">
      <w:pPr>
        <w:pStyle w:val="242"/>
        <w:ind w:firstLine="360"/>
        <w:rPr>
          <w:rFonts w:hint="eastAsia"/>
        </w:rPr>
      </w:pPr>
      <w:r>
        <w:rPr>
          <w:sz w:val="18"/>
          <w:szCs w:val="18"/>
        </w:rPr>
        <w:pict>
          <v:rect id="_x0000_s2053" o:spid="_x0000_s2053" o:spt="1" style="position:absolute;left:0pt;margin-left:45.1pt;margin-top:28.05pt;height:453.5pt;width:356.35pt;mso-wrap-distance-bottom:0pt;mso-wrap-distance-top:0pt;z-index:251664384;mso-width-relative:page;mso-height-relative:page;" fillcolor="#FFFFFF" filled="t" stroked="t" coordsize="21600,21600">
            <v:path/>
            <v:fill on="t" color2="#FFFFFF" focussize="0,0"/>
            <v:stroke color="#000000" joinstyle="miter"/>
            <v:imagedata o:title=""/>
            <o:lock v:ext="edit" aspectratio="f"/>
            <v:textbox>
              <w:txbxContent>
                <w:p w14:paraId="447212D4"/>
              </w:txbxContent>
            </v:textbox>
            <w10:wrap type="topAndBottom"/>
          </v:rect>
        </w:pict>
      </w:r>
      <w:r>
        <w:rPr>
          <w:rFonts w:hint="eastAsia"/>
        </w:rPr>
        <w:t>XXXXXX应符合图A.1</w:t>
      </w:r>
      <w:r>
        <w:t>。</w:t>
      </w:r>
    </w:p>
    <w:p w14:paraId="5A215671">
      <w:pPr>
        <w:pStyle w:val="265"/>
        <w:spacing w:before="156" w:after="156"/>
      </w:pPr>
      <w:r>
        <w:rPr>
          <w:rFonts w:hint="eastAsia"/>
        </w:rPr>
        <w:t>图题</w:t>
      </w:r>
    </w:p>
    <w:p w14:paraId="143CDBBF">
      <w:pPr>
        <w:pStyle w:val="265"/>
        <w:numPr>
          <w:ilvl w:val="0"/>
          <w:numId w:val="0"/>
        </w:numPr>
        <w:spacing w:before="156" w:after="156" w:line="40" w:lineRule="exact"/>
        <w:jc w:val="both"/>
        <w:rPr>
          <w:rFonts w:hint="eastAsia"/>
        </w:rPr>
      </w:pPr>
      <w:r>
        <w:pict>
          <v:rect id="_x0000_s2054" o:spid="_x0000_s2054" o:spt="1" style="position:absolute;left:0pt;margin-left:51.75pt;margin-top:-4.35pt;height:189.1pt;width:356.35pt;mso-wrap-distance-bottom:0pt;mso-wrap-distance-top:0pt;z-index:251665408;mso-width-relative:page;mso-height-relative:page;" fillcolor="#FFFFFF" filled="t" stroked="t" coordsize="21600,21600">
            <v:path/>
            <v:fill on="t" color2="#FFFFFF" focussize="0,0"/>
            <v:stroke color="#000000" joinstyle="miter"/>
            <v:imagedata o:title=""/>
            <o:lock v:ext="edit" aspectratio="f"/>
            <v:textbox>
              <w:txbxContent>
                <w:p w14:paraId="5C7FD3E8"/>
              </w:txbxContent>
            </v:textbox>
            <w10:wrap type="topAndBottom"/>
          </v:rect>
        </w:pict>
      </w:r>
    </w:p>
    <w:p w14:paraId="3723B7A2">
      <w:pPr>
        <w:pStyle w:val="265"/>
        <w:numPr>
          <w:ilvl w:val="0"/>
          <w:numId w:val="0"/>
        </w:numPr>
        <w:spacing w:before="156" w:after="156"/>
      </w:pPr>
      <w:r>
        <w:rPr>
          <w:rFonts w:hint="eastAsia"/>
        </w:rPr>
        <w:t>图A.1　　图题</w:t>
      </w:r>
      <w:r>
        <w:rPr>
          <w:rFonts w:hint="eastAsia" w:ascii="宋体" w:hAnsi="宋体" w:eastAsia="宋体" w:cs="宋体"/>
        </w:rPr>
        <w:t>（续）</w:t>
      </w:r>
    </w:p>
    <w:p w14:paraId="076F1774">
      <w:pPr>
        <w:pStyle w:val="242"/>
        <w:rPr>
          <w:rFonts w:hint="eastAsia"/>
        </w:rPr>
      </w:pPr>
    </w:p>
    <w:p w14:paraId="420C5300">
      <w:pPr>
        <w:pStyle w:val="258"/>
        <w:numPr>
          <w:ilvl w:val="0"/>
          <w:numId w:val="0"/>
        </w:numPr>
        <w:rPr>
          <w:rFonts w:hint="eastAsia"/>
        </w:rPr>
      </w:pPr>
    </w:p>
    <w:p w14:paraId="77578C58">
      <w:pPr>
        <w:pStyle w:val="259"/>
        <w:rPr>
          <w:rFonts w:hint="eastAsia"/>
        </w:rPr>
      </w:pPr>
      <w:bookmarkStart w:id="82" w:name="_Toc30628"/>
      <w:bookmarkEnd w:id="82"/>
    </w:p>
    <w:p w14:paraId="30663747">
      <w:pPr>
        <w:pStyle w:val="260"/>
        <w:rPr>
          <w:rFonts w:hint="eastAsia"/>
        </w:rPr>
      </w:pPr>
      <w:bookmarkStart w:id="83" w:name="_Toc17664"/>
      <w:bookmarkEnd w:id="83"/>
    </w:p>
    <w:p w14:paraId="5B3DA0A9">
      <w:pPr>
        <w:pStyle w:val="261"/>
        <w:rPr>
          <w:rFonts w:hint="eastAsia"/>
        </w:rPr>
      </w:pPr>
      <w:bookmarkStart w:id="84" w:name="_Toc20791"/>
      <w:bookmarkStart w:id="85" w:name="_Toc32616"/>
      <w:bookmarkStart w:id="86" w:name="_Toc30372"/>
      <w:r>
        <w:br w:type="textWrapping"/>
      </w:r>
      <w:bookmarkStart w:id="87" w:name="_Toc466470264"/>
      <w:bookmarkStart w:id="88" w:name="_Toc477247009"/>
      <w:bookmarkStart w:id="89" w:name="_Toc466470285"/>
      <w:bookmarkStart w:id="90" w:name="_Toc469992096"/>
      <w:r>
        <w:rPr>
          <w:rFonts w:hint="eastAsia"/>
        </w:rPr>
        <w:t>（资料性）</w:t>
      </w:r>
      <w:r>
        <w:br w:type="textWrapping"/>
      </w:r>
      <w:r>
        <w:rPr>
          <w:rFonts w:hint="eastAsia"/>
        </w:rPr>
        <w:t>附录</w:t>
      </w:r>
      <w:bookmarkEnd w:id="87"/>
      <w:r>
        <w:rPr>
          <w:rFonts w:hint="eastAsia"/>
        </w:rPr>
        <w:t>标题</w:t>
      </w:r>
      <w:bookmarkEnd w:id="84"/>
      <w:bookmarkEnd w:id="85"/>
      <w:bookmarkEnd w:id="86"/>
      <w:bookmarkEnd w:id="88"/>
      <w:bookmarkEnd w:id="89"/>
      <w:bookmarkEnd w:id="90"/>
    </w:p>
    <w:p w14:paraId="0AFBDAB3">
      <w:pPr>
        <w:pStyle w:val="262"/>
        <w:spacing w:before="312" w:after="312"/>
      </w:pPr>
      <w:bookmarkStart w:id="91" w:name="_Toc11381"/>
      <w:bookmarkStart w:id="92" w:name="_Toc21824"/>
      <w:r>
        <w:rPr>
          <w:rFonts w:hint="eastAsia"/>
        </w:rPr>
        <w:t>标题</w:t>
      </w:r>
      <w:bookmarkEnd w:id="91"/>
      <w:bookmarkEnd w:id="92"/>
    </w:p>
    <w:p w14:paraId="04D111AB">
      <w:pPr>
        <w:pStyle w:val="263"/>
        <w:spacing w:before="156" w:after="156"/>
      </w:pPr>
      <w:bookmarkStart w:id="93" w:name="_Toc16112"/>
      <w:r>
        <w:rPr>
          <w:rFonts w:hint="eastAsia"/>
        </w:rPr>
        <w:t>标题</w:t>
      </w:r>
      <w:bookmarkEnd w:id="93"/>
    </w:p>
    <w:p w14:paraId="0D8FD85D">
      <w:pPr>
        <w:pStyle w:val="242"/>
        <w:rPr>
          <w:rFonts w:hint="eastAsia"/>
        </w:rPr>
      </w:pPr>
    </w:p>
    <w:p w14:paraId="64699BB5">
      <w:pPr>
        <w:pStyle w:val="266"/>
        <w:rPr>
          <w:rFonts w:hint="eastAsia"/>
        </w:rPr>
      </w:pPr>
      <w:bookmarkStart w:id="94" w:name="_Toc23750"/>
      <w:bookmarkStart w:id="95" w:name="_Toc466470265"/>
      <w:bookmarkStart w:id="96" w:name="_Toc30132"/>
      <w:bookmarkStart w:id="97" w:name="_Toc477247010"/>
      <w:bookmarkStart w:id="98" w:name="BKCKWX"/>
      <w:bookmarkStart w:id="99" w:name="_Toc466361603"/>
      <w:bookmarkStart w:id="100" w:name="_Toc20366"/>
      <w:bookmarkStart w:id="101" w:name="_Toc466470286"/>
      <w:bookmarkStart w:id="102" w:name="_Toc469992097"/>
      <w:r>
        <w:rPr>
          <w:rFonts w:hint="eastAsia"/>
        </w:rPr>
        <w:t>参</w:t>
      </w:r>
      <w:r>
        <w:rPr>
          <w:rFonts w:hAnsi="黑体"/>
        </w:rPr>
        <w:t> </w:t>
      </w:r>
      <w:r>
        <w:rPr>
          <w:rFonts w:hint="eastAsia"/>
        </w:rPr>
        <w:t>考</w:t>
      </w:r>
      <w:r>
        <w:rPr>
          <w:rFonts w:hAnsi="黑体"/>
        </w:rPr>
        <w:t> </w:t>
      </w:r>
      <w:r>
        <w:rPr>
          <w:rFonts w:hint="eastAsia"/>
        </w:rPr>
        <w:t>文</w:t>
      </w:r>
      <w:r>
        <w:rPr>
          <w:rFonts w:hAnsi="黑体"/>
        </w:rPr>
        <w:t> </w:t>
      </w:r>
      <w:r>
        <w:rPr>
          <w:rFonts w:hint="eastAsia"/>
        </w:rPr>
        <w:t>献</w:t>
      </w:r>
      <w:bookmarkEnd w:id="94"/>
      <w:bookmarkEnd w:id="95"/>
      <w:bookmarkEnd w:id="96"/>
      <w:bookmarkEnd w:id="97"/>
      <w:bookmarkEnd w:id="98"/>
      <w:bookmarkEnd w:id="99"/>
      <w:bookmarkEnd w:id="100"/>
      <w:bookmarkEnd w:id="101"/>
      <w:bookmarkEnd w:id="102"/>
    </w:p>
    <w:p w14:paraId="25D76F6E">
      <w:pPr>
        <w:pStyle w:val="242"/>
      </w:pPr>
      <w:r>
        <w:rPr>
          <w:rFonts w:hint="eastAsia"/>
        </w:rPr>
        <w:t>[</w:t>
      </w:r>
      <w:r>
        <w:t>1</w:t>
      </w:r>
      <w:r>
        <w:rPr>
          <w:rFonts w:hint="eastAsia"/>
        </w:rPr>
        <w:t>]　</w:t>
      </w:r>
      <w:r>
        <w:rPr>
          <w:rFonts w:hint="eastAsia"/>
          <w:lang w:val="en-US" w:eastAsia="zh-CN"/>
        </w:rPr>
        <w:t>GB</w:t>
      </w:r>
      <w:r>
        <w:rPr>
          <w:rFonts w:hint="eastAsia"/>
        </w:rPr>
        <w:t>/T　</w:t>
      </w:r>
      <w:r>
        <w:t>XXXX</w:t>
      </w:r>
      <w:r>
        <w:rPr>
          <w:rFonts w:hint="eastAsia"/>
        </w:rPr>
        <w:t>—</w:t>
      </w:r>
      <w:r>
        <w:t>XXXX</w:t>
      </w:r>
      <w:r>
        <w:rPr>
          <w:rFonts w:hint="eastAsia"/>
        </w:rPr>
        <w:t>　　</w:t>
      </w:r>
      <w:r>
        <w:t>XXXXXXXXXXXXXXXXXXXXXXXX</w:t>
      </w:r>
    </w:p>
    <w:p w14:paraId="5A3E3F00">
      <w:pPr>
        <w:pStyle w:val="242"/>
        <w:rPr>
          <w:rFonts w:hint="eastAsia"/>
        </w:rPr>
      </w:pPr>
      <w:r>
        <w:rPr>
          <w:rFonts w:hint="eastAsia"/>
        </w:rPr>
        <w:t>[</w:t>
      </w:r>
      <w:r>
        <w:t>2</w:t>
      </w:r>
      <w:r>
        <w:rPr>
          <w:rFonts w:hint="eastAsia"/>
        </w:rPr>
        <w:t>]　</w:t>
      </w:r>
      <w:r>
        <w:rPr>
          <w:rFonts w:hint="eastAsia"/>
          <w:lang w:val="en-US" w:eastAsia="zh-CN"/>
        </w:rPr>
        <w:t>ZY</w:t>
      </w:r>
      <w:r>
        <w:rPr>
          <w:rFonts w:hint="eastAsia"/>
        </w:rPr>
        <w:t>/T　</w:t>
      </w:r>
      <w:r>
        <w:t>XXXX</w:t>
      </w:r>
      <w:r>
        <w:rPr>
          <w:rFonts w:hint="eastAsia"/>
        </w:rPr>
        <w:t>—</w:t>
      </w:r>
      <w:r>
        <w:t>XXXX</w:t>
      </w:r>
      <w:r>
        <w:rPr>
          <w:rFonts w:hint="eastAsia"/>
        </w:rPr>
        <w:t>　　</w:t>
      </w:r>
      <w:r>
        <w:t>XXXXXXXXXXXXXXXXXXXXXXXX</w:t>
      </w:r>
    </w:p>
    <w:p w14:paraId="7242AAC5">
      <w:pPr>
        <w:pStyle w:val="242"/>
        <w:rPr>
          <w:rFonts w:hint="eastAsia"/>
        </w:rPr>
      </w:pPr>
      <w:r>
        <w:rPr>
          <w:rFonts w:hint="eastAsia"/>
        </w:rPr>
        <w:t>[</w:t>
      </w:r>
      <w:r>
        <w:t>3</w:t>
      </w:r>
      <w:r>
        <w:rPr>
          <w:rFonts w:hint="eastAsia"/>
        </w:rPr>
        <w:t>]　</w:t>
      </w:r>
      <w:r>
        <w:t>XXXXXXXXXXXXXXXXXXXXXXXX</w:t>
      </w:r>
    </w:p>
    <w:p w14:paraId="40078AC6">
      <w:pPr>
        <w:pStyle w:val="242"/>
        <w:rPr>
          <w:rFonts w:hint="eastAsia"/>
        </w:rPr>
      </w:pPr>
    </w:p>
    <w:p w14:paraId="722FEEF3">
      <w:pPr>
        <w:pStyle w:val="267"/>
        <w:rPr>
          <w:rFonts w:hint="eastAsia"/>
        </w:rPr>
      </w:pPr>
      <w:bookmarkStart w:id="103" w:name="_Toc477247011"/>
      <w:bookmarkStart w:id="104" w:name="_Toc25634"/>
      <w:bookmarkStart w:id="105" w:name="_Toc8785"/>
      <w:bookmarkStart w:id="106" w:name="_Toc466361604"/>
      <w:bookmarkStart w:id="107" w:name="_Toc469992098"/>
      <w:bookmarkStart w:id="108" w:name="_Toc466470287"/>
      <w:bookmarkStart w:id="109" w:name="_Toc466470266"/>
      <w:bookmarkStart w:id="110" w:name="BKSY"/>
      <w:bookmarkStart w:id="111" w:name="_Toc18103"/>
      <w:r>
        <w:rPr>
          <w:rFonts w:hint="eastAsia"/>
        </w:rPr>
        <w:t>索</w:t>
      </w:r>
      <w:r>
        <w:rPr>
          <w:rFonts w:hAnsi="黑体"/>
        </w:rPr>
        <w:t>  </w:t>
      </w:r>
      <w:r>
        <w:rPr>
          <w:rFonts w:hint="eastAsia"/>
        </w:rPr>
        <w:t>引</w:t>
      </w:r>
      <w:bookmarkEnd w:id="103"/>
      <w:bookmarkEnd w:id="104"/>
      <w:bookmarkEnd w:id="105"/>
      <w:bookmarkEnd w:id="106"/>
      <w:bookmarkEnd w:id="107"/>
      <w:bookmarkEnd w:id="108"/>
      <w:bookmarkEnd w:id="109"/>
      <w:bookmarkEnd w:id="110"/>
      <w:bookmarkEnd w:id="111"/>
      <w:bookmarkStart w:id="112" w:name="SYGSSQ"/>
      <w:bookmarkEnd w:id="112"/>
    </w:p>
    <w:p w14:paraId="569CFD58">
      <w:pPr>
        <w:pStyle w:val="242"/>
        <w:rPr>
          <w:rFonts w:hint="eastAsia"/>
        </w:rPr>
      </w:pPr>
    </w:p>
    <w:bookmarkEnd w:id="15"/>
    <w:p w14:paraId="764E631C">
      <w:pPr>
        <w:spacing w:line="20" w:lineRule="exact"/>
        <w:jc w:val="center"/>
        <w:rPr>
          <w:rFonts w:ascii="黑体" w:hAnsi="黑体" w:eastAsia="黑体"/>
          <w:sz w:val="32"/>
          <w:szCs w:val="32"/>
        </w:rPr>
      </w:pPr>
      <w:bookmarkStart w:id="113" w:name="BookMark4"/>
    </w:p>
    <w:p w14:paraId="3923F902">
      <w:pPr>
        <w:spacing w:line="20" w:lineRule="exact"/>
        <w:jc w:val="center"/>
        <w:rPr>
          <w:rFonts w:ascii="黑体" w:hAnsi="黑体" w:eastAsia="黑体"/>
          <w:sz w:val="32"/>
          <w:szCs w:val="32"/>
        </w:rPr>
      </w:pPr>
    </w:p>
    <w:p w14:paraId="43DA8C45">
      <w:pPr>
        <w:pStyle w:val="180"/>
        <w:spacing w:beforeLines="100" w:afterLines="220"/>
      </w:pPr>
      <w:bookmarkStart w:id="114" w:name="NEW_STAND_NAME"/>
    </w:p>
    <w:bookmarkEnd w:id="113"/>
    <w:bookmarkEnd w:id="114"/>
    <w:p w14:paraId="25D1AADD">
      <w:pPr>
        <w:adjustRightInd/>
        <w:spacing w:line="240" w:lineRule="auto"/>
        <w:contextualSpacing/>
        <w:jc w:val="center"/>
      </w:pPr>
      <w:bookmarkStart w:id="115" w:name="BookMark8"/>
      <w:r>
        <w:rPr>
          <w:rFonts w:hint="eastAsia"/>
        </w:rPr>
        <w:drawing>
          <wp:inline distT="0" distB="0" distL="0" distR="0">
            <wp:extent cx="1485900" cy="317500"/>
            <wp:effectExtent l="0" t="0" r="0" b="6350"/>
            <wp:docPr id="122983259" name="图片 3"/>
            <wp:cNvGraphicFramePr/>
            <a:graphic xmlns:a="http://schemas.openxmlformats.org/drawingml/2006/main">
              <a:graphicData uri="http://schemas.openxmlformats.org/drawingml/2006/picture">
                <pic:pic xmlns:pic="http://schemas.openxmlformats.org/drawingml/2006/picture">
                  <pic:nvPicPr>
                    <pic:cNvPr id="122983259" name="图片 3"/>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5"/>
    </w:p>
    <w:sectPr>
      <w:footerReference r:id="rId15" w:type="default"/>
      <w:headerReference r:id="rId14" w:type="even"/>
      <w:footerReference r:id="rId16" w:type="even"/>
      <w:pgSz w:w="11907" w:h="16840"/>
      <w:pgMar w:top="567" w:right="1134" w:bottom="1134" w:left="1417" w:header="1417" w:footer="1134" w:gutter="0"/>
      <w:pgNumType w:fmt="decimal" w:start="1"/>
      <w:cols w:space="720" w:num="1"/>
      <w:docGrid w:linePitch="2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C3C7E3B-0319-4F2D-B6FE-2848A106AAB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D42B002C-4808-440E-9679-FFF59FC3179A}"/>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方正小标宋简体">
    <w:panose1 w:val="02000000000000000000"/>
    <w:charset w:val="86"/>
    <w:family w:val="auto"/>
    <w:pitch w:val="default"/>
    <w:sig w:usb0="00000001" w:usb1="08000000" w:usb2="00000000" w:usb3="00000000" w:csb0="00040000" w:csb1="00000000"/>
    <w:embedRegular r:id="rId3" w:fontKey="{0800CD91-993E-4602-B95A-071F5BBDD14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12562906"/>
      <w:docPartObj>
        <w:docPartGallery w:val="autotext"/>
      </w:docPartObj>
    </w:sdtPr>
    <w:sdtContent>
      <w:p w14:paraId="75B8A117">
        <w:pPr>
          <w:pStyle w:val="18"/>
          <w:ind w:left="168" w:hanging="168"/>
        </w:pPr>
        <w:r>
          <w:fldChar w:fldCharType="begin"/>
        </w:r>
        <w:r>
          <w:instrText xml:space="preserve"> PAGE   \* MERGEFORMAT </w:instrText>
        </w:r>
        <w:r>
          <w:fldChar w:fldCharType="separate"/>
        </w:r>
        <w:r>
          <w:rPr>
            <w:lang w:val="zh-CN"/>
          </w:rPr>
          <w:t>I</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DA6B3">
    <w:pPr>
      <w:pStyle w:val="18"/>
    </w:pPr>
    <w:r>
      <w:fldChar w:fldCharType="begin"/>
    </w:r>
    <w:r>
      <w:instrText xml:space="preserve">PAGE   \* MERGEFORMAT</w:instrText>
    </w:r>
    <w:r>
      <w:fldChar w:fldCharType="separate"/>
    </w:r>
    <w:r>
      <w:rPr>
        <w:lang w:val="zh-CN"/>
      </w:rPr>
      <w:t>II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33812">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B2346D">
    <w:pPr>
      <w:pStyle w:val="18"/>
      <w:rPr>
        <w:rFonts w:hint="eastAsia"/>
      </w:rPr>
    </w:pPr>
    <w:r>
      <w:pict>
        <v:shape id="_x0000_s3073" o:spid="_x0000_s3073" o:spt="202" type="#_x0000_t202" style="position:absolute;left:0pt;margin-top:0pt;height:144pt;width:144pt;mso-position-horizontal:outside;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68BE6AD0">
                <w:pPr>
                  <w:pStyle w:val="18"/>
                </w:pPr>
                <w:r>
                  <w:fldChar w:fldCharType="begin"/>
                </w:r>
                <w:r>
                  <w:instrText xml:space="preserve">PAGE   \* MERGEFORMAT</w:instrText>
                </w:r>
                <w:r>
                  <w:fldChar w:fldCharType="separate"/>
                </w:r>
                <w:r>
                  <w:rPr>
                    <w:lang w:val="zh-CN"/>
                  </w:rPr>
                  <w:t>2</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3E80F">
    <w:pPr>
      <w:pStyle w:val="269"/>
      <w:rPr>
        <w:rFonts w:ascii="Times New Roman"/>
      </w:rPr>
    </w:pPr>
    <w:r>
      <w:pict>
        <v:shape id="_x0000_s3074" o:spid="_x0000_s3074" o:spt="202" type="#_x0000_t202" style="position:absolute;left:0pt;margin-top:0pt;height:144pt;width:144pt;mso-position-horizontal:outside;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7A4B44C4">
                <w:pPr>
                  <w:pStyle w:val="269"/>
                </w:pPr>
                <w:r>
                  <w:rPr>
                    <w:rFonts w:ascii="Times New Roman"/>
                  </w:rPr>
                  <w:fldChar w:fldCharType="begin"/>
                </w:r>
                <w:r>
                  <w:rPr>
                    <w:rFonts w:ascii="Times New Roman"/>
                  </w:rPr>
                  <w:instrText xml:space="preserve"> PAGE  \* MERGEFORMAT </w:instrText>
                </w:r>
                <w:r>
                  <w:rPr>
                    <w:rFonts w:ascii="Times New Roman"/>
                  </w:rPr>
                  <w:fldChar w:fldCharType="separate"/>
                </w:r>
                <w:r>
                  <w:rPr>
                    <w:rFonts w:ascii="Times New Roman"/>
                  </w:rPr>
                  <w:t>2</w:t>
                </w:r>
                <w:r>
                  <w:rPr>
                    <w:rFonts w:ascii="Times New Roman"/>
                  </w:rP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65790">
    <w:pPr>
      <w:pStyle w:val="18"/>
      <w:rPr>
        <w:rFonts w:hint="eastAsia"/>
      </w:rPr>
    </w:pPr>
    <w:r>
      <w:pict>
        <v:shape id="_x0000_s3077" o:spid="_x0000_s3077" o:spt="202" type="#_x0000_t202" style="position:absolute;left:0pt;margin-top:0pt;height:144pt;width:144pt;mso-position-horizontal:outside;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14:paraId="54F9153E">
                <w:pPr>
                  <w:pStyle w:val="18"/>
                </w:pPr>
                <w:r>
                  <w:fldChar w:fldCharType="begin"/>
                </w:r>
                <w:r>
                  <w:instrText xml:space="preserve">PAGE   \* MERGEFORMAT</w:instrText>
                </w:r>
                <w:r>
                  <w:fldChar w:fldCharType="separate"/>
                </w:r>
                <w:r>
                  <w:rPr>
                    <w:lang w:val="zh-CN"/>
                  </w:rPr>
                  <w:t>2</w:t>
                </w:r>
                <w: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072CA">
    <w:pPr>
      <w:pStyle w:val="18"/>
      <w:jc w:val="left"/>
    </w:pPr>
    <w:r>
      <w:rPr>
        <w:sz w:val="18"/>
      </w:rPr>
      <w:pict>
        <v:shape id="_x0000_s3078" o:spid="_x0000_s3078" o:spt="202" type="#_x0000_t202" style="position:absolute;left:0pt;margin-top:0pt;height:144pt;width:144pt;mso-position-horizontal:outside;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14:paraId="56ED2311">
                <w:pPr>
                  <w:pStyle w:val="18"/>
                  <w:jc w:val="left"/>
                </w:pPr>
                <w:r>
                  <w:fldChar w:fldCharType="begin"/>
                </w:r>
                <w:r>
                  <w:instrText xml:space="preserve">PAGE   \* MERGEFORMAT</w:instrText>
                </w:r>
                <w:r>
                  <w:fldChar w:fldCharType="separate"/>
                </w:r>
                <w:r>
                  <w:rPr>
                    <w:lang w:val="zh-CN"/>
                  </w:rPr>
                  <w:t>2</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CC585F">
    <w:pPr>
      <w:pStyle w:val="19"/>
      <w:spacing w:after="120" w:line="240" w:lineRule="auto"/>
      <w:jc w:val="right"/>
      <w:rPr>
        <w:rFonts w:hint="default" w:ascii="黑体" w:hAnsi="黑体" w:eastAsia="黑体"/>
        <w:sz w:val="21"/>
        <w:szCs w:val="21"/>
        <w:lang w:val="en-US" w:eastAsia="zh-CN"/>
      </w:rPr>
    </w:pPr>
    <w:r>
      <w:rPr>
        <w:rFonts w:ascii="黑体" w:hAnsi="黑体" w:eastAsia="黑体"/>
        <w:sz w:val="21"/>
        <w:szCs w:val="21"/>
      </w:rPr>
      <w:t xml:space="preserve">ZY/T </w:t>
    </w:r>
    <w:r>
      <w:rPr>
        <w:rFonts w:hint="eastAsia" w:ascii="黑体" w:hAnsi="黑体" w:eastAsia="黑体"/>
        <w:sz w:val="21"/>
        <w:szCs w:val="21"/>
        <w:lang w:val="en-US" w:eastAsia="zh-CN"/>
      </w:rPr>
      <w:t>XXXXX</w:t>
    </w:r>
    <w:r>
      <w:rPr>
        <w:rFonts w:ascii="黑体" w:hAnsi="黑体" w:eastAsia="黑体"/>
        <w:sz w:val="21"/>
        <w:szCs w:val="21"/>
      </w:rPr>
      <w:t>—</w:t>
    </w:r>
    <w:r>
      <w:rPr>
        <w:rFonts w:hint="eastAsia" w:ascii="黑体" w:hAnsi="黑体" w:eastAsia="黑体"/>
        <w:sz w:val="21"/>
        <w:szCs w:val="21"/>
        <w:lang w:val="en-US" w:eastAsia="zh-CN"/>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04C0B8">
    <w:pPr>
      <w:pStyle w:val="19"/>
      <w:keepNext w:val="0"/>
      <w:keepLines w:val="0"/>
      <w:pageBreakBefore w:val="0"/>
      <w:widowControl w:val="0"/>
      <w:kinsoku/>
      <w:wordWrap/>
      <w:overflowPunct/>
      <w:topLinePunct w:val="0"/>
      <w:bidi w:val="0"/>
      <w:adjustRightInd/>
      <w:snapToGrid w:val="0"/>
      <w:spacing w:after="220" w:line="240" w:lineRule="auto"/>
      <w:jc w:val="left"/>
      <w:textAlignment w:val="auto"/>
    </w:pPr>
    <w:r>
      <w:rPr>
        <w:rFonts w:hint="eastAsia" w:ascii="黑体" w:hAnsi="Times New Roman" w:eastAsia="黑体" w:cs="Times New Roman"/>
        <w:sz w:val="21"/>
        <w:szCs w:val="21"/>
        <w:lang w:val="en-US" w:eastAsia="zh-CN" w:bidi="ar-SA"/>
      </w:rPr>
      <w:t>ZY/T 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9332F">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EEE22">
    <w:pPr>
      <w:pStyle w:val="268"/>
      <w:bidi w:val="0"/>
      <w:rPr>
        <w:rFonts w:hint="eastAsia"/>
      </w:rPr>
    </w:pPr>
    <w:r>
      <w:rPr>
        <w:rFonts w:hint="eastAsia"/>
        <w:lang w:val="en-US" w:eastAsia="zh-CN"/>
      </w:rPr>
      <w:t>ZY</w:t>
    </w:r>
    <w:r>
      <w:rPr>
        <w:rFonts w:hint="eastAsia"/>
      </w:rPr>
      <w:t>/T XXXXX—XXXX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D4EF8D">
    <w:pPr>
      <w:pStyle w:val="19"/>
      <w:spacing w:after="120" w:line="240" w:lineRule="auto"/>
      <w:jc w:val="left"/>
    </w:pPr>
    <w:r>
      <w:rPr>
        <w:rFonts w:hint="eastAsia" w:ascii="黑体" w:hAnsi="黑体" w:eastAsia="黑体"/>
        <w:sz w:val="21"/>
        <w:szCs w:val="21"/>
      </w:rPr>
      <w:t>ZY/T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258"/>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255"/>
      <w:suff w:val="nothing"/>
      <w:lvlText w:val="%1示例："/>
      <w:lvlJc w:val="left"/>
      <w:pPr>
        <w:ind w:left="63" w:firstLine="363"/>
      </w:pPr>
      <w:rPr>
        <w:rFonts w:hint="eastAsia" w:ascii="黑体" w:eastAsia="黑体"/>
        <w:b w:val="0"/>
        <w:i w:val="0"/>
        <w:sz w:val="18"/>
      </w:rPr>
    </w:lvl>
    <w:lvl w:ilvl="1" w:tentative="0">
      <w:start w:val="1"/>
      <w:numFmt w:val="lowerLetter"/>
      <w:lvlText w:val="%2)"/>
      <w:lvlJc w:val="left"/>
      <w:pPr>
        <w:tabs>
          <w:tab w:val="left" w:pos="79"/>
        </w:tabs>
        <w:ind w:left="-284" w:firstLine="363"/>
      </w:pPr>
      <w:rPr>
        <w:rFonts w:hint="eastAsia"/>
      </w:rPr>
    </w:lvl>
    <w:lvl w:ilvl="2" w:tentative="0">
      <w:start w:val="1"/>
      <w:numFmt w:val="lowerRoman"/>
      <w:lvlText w:val="%3."/>
      <w:lvlJc w:val="right"/>
      <w:pPr>
        <w:tabs>
          <w:tab w:val="left" w:pos="79"/>
        </w:tabs>
        <w:ind w:left="-284" w:firstLine="363"/>
      </w:pPr>
      <w:rPr>
        <w:rFonts w:hint="eastAsia"/>
      </w:rPr>
    </w:lvl>
    <w:lvl w:ilvl="3" w:tentative="0">
      <w:start w:val="1"/>
      <w:numFmt w:val="decimal"/>
      <w:lvlText w:val="%4."/>
      <w:lvlJc w:val="left"/>
      <w:pPr>
        <w:tabs>
          <w:tab w:val="left" w:pos="79"/>
        </w:tabs>
        <w:ind w:left="-284" w:firstLine="363"/>
      </w:pPr>
      <w:rPr>
        <w:rFonts w:hint="eastAsia"/>
      </w:rPr>
    </w:lvl>
    <w:lvl w:ilvl="4" w:tentative="0">
      <w:start w:val="1"/>
      <w:numFmt w:val="lowerLetter"/>
      <w:lvlText w:val="%5)"/>
      <w:lvlJc w:val="left"/>
      <w:pPr>
        <w:tabs>
          <w:tab w:val="left" w:pos="79"/>
        </w:tabs>
        <w:ind w:left="-284" w:firstLine="363"/>
      </w:pPr>
      <w:rPr>
        <w:rFonts w:hint="eastAsia"/>
      </w:rPr>
    </w:lvl>
    <w:lvl w:ilvl="5" w:tentative="0">
      <w:start w:val="1"/>
      <w:numFmt w:val="lowerRoman"/>
      <w:lvlText w:val="%6."/>
      <w:lvlJc w:val="right"/>
      <w:pPr>
        <w:tabs>
          <w:tab w:val="left" w:pos="79"/>
        </w:tabs>
        <w:ind w:left="-284" w:firstLine="363"/>
      </w:pPr>
      <w:rPr>
        <w:rFonts w:hint="eastAsia"/>
      </w:rPr>
    </w:lvl>
    <w:lvl w:ilvl="6" w:tentative="0">
      <w:start w:val="1"/>
      <w:numFmt w:val="decimal"/>
      <w:lvlText w:val="%7."/>
      <w:lvlJc w:val="left"/>
      <w:pPr>
        <w:tabs>
          <w:tab w:val="left" w:pos="79"/>
        </w:tabs>
        <w:ind w:left="-284" w:firstLine="363"/>
      </w:pPr>
      <w:rPr>
        <w:rFonts w:hint="eastAsia"/>
      </w:rPr>
    </w:lvl>
    <w:lvl w:ilvl="7" w:tentative="0">
      <w:start w:val="1"/>
      <w:numFmt w:val="lowerLetter"/>
      <w:lvlText w:val="%8)"/>
      <w:lvlJc w:val="left"/>
      <w:pPr>
        <w:tabs>
          <w:tab w:val="left" w:pos="79"/>
        </w:tabs>
        <w:ind w:left="-284" w:firstLine="363"/>
      </w:pPr>
      <w:rPr>
        <w:rFonts w:hint="eastAsia"/>
      </w:rPr>
    </w:lvl>
    <w:lvl w:ilvl="8" w:tentative="0">
      <w:start w:val="1"/>
      <w:numFmt w:val="lowerRoman"/>
      <w:lvlText w:val="%9."/>
      <w:lvlJc w:val="right"/>
      <w:pPr>
        <w:tabs>
          <w:tab w:val="left" w:pos="79"/>
        </w:tabs>
        <w:ind w:left="-284"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0D983844"/>
    <w:multiLevelType w:val="multilevel"/>
    <w:tmpl w:val="0D983844"/>
    <w:lvl w:ilvl="0" w:tentative="0">
      <w:start w:val="1"/>
      <w:numFmt w:val="decimal"/>
      <w:pStyle w:val="254"/>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pStyle w:val="246"/>
      <w:suff w:val="nothing"/>
      <w:lvlText w:val="%1　"/>
      <w:lvlJc w:val="left"/>
      <w:pPr>
        <w:ind w:left="142" w:firstLine="0"/>
      </w:pPr>
      <w:rPr>
        <w:rFonts w:hint="eastAsia" w:ascii="黑体" w:hAnsi="Times New Roman" w:eastAsia="黑体"/>
        <w:b w:val="0"/>
        <w:i w:val="0"/>
        <w:sz w:val="21"/>
        <w:szCs w:val="21"/>
      </w:rPr>
    </w:lvl>
    <w:lvl w:ilvl="1" w:tentative="0">
      <w:start w:val="1"/>
      <w:numFmt w:val="decimal"/>
      <w:pStyle w:val="249"/>
      <w:suff w:val="nothing"/>
      <w:lvlText w:val="%1.%2　"/>
      <w:lvlJc w:val="left"/>
      <w:pPr>
        <w:ind w:left="426"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50"/>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22827D5B"/>
    <w:multiLevelType w:val="multilevel"/>
    <w:tmpl w:val="22827D5B"/>
    <w:lvl w:ilvl="0" w:tentative="0">
      <w:start w:val="1"/>
      <w:numFmt w:val="none"/>
      <w:pStyle w:val="247"/>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3">
    <w:nsid w:val="23800896"/>
    <w:multiLevelType w:val="multilevel"/>
    <w:tmpl w:val="23800896"/>
    <w:lvl w:ilvl="0" w:tentative="0">
      <w:start w:val="1"/>
      <w:numFmt w:val="lowerLetter"/>
      <w:pStyle w:val="244"/>
      <w:lvlText w:val="%1)"/>
      <w:lvlJc w:val="left"/>
      <w:pPr>
        <w:tabs>
          <w:tab w:val="left" w:pos="840"/>
        </w:tabs>
        <w:ind w:left="839" w:hanging="419"/>
      </w:pPr>
      <w:rPr>
        <w:rFonts w:hint="eastAsia" w:ascii="宋体" w:eastAsia="宋体"/>
        <w:b w:val="0"/>
        <w:i w:val="0"/>
        <w:sz w:val="21"/>
        <w:szCs w:val="21"/>
      </w:rPr>
    </w:lvl>
    <w:lvl w:ilvl="1" w:tentative="0">
      <w:start w:val="1"/>
      <w:numFmt w:val="decimal"/>
      <w:pStyle w:val="252"/>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2A8F7113"/>
    <w:multiLevelType w:val="multilevel"/>
    <w:tmpl w:val="2A8F7113"/>
    <w:lvl w:ilvl="0" w:tentative="0">
      <w:start w:val="1"/>
      <w:numFmt w:val="upperLetter"/>
      <w:pStyle w:val="259"/>
      <w:suff w:val="space"/>
      <w:lvlText w:val="%1"/>
      <w:lvlJc w:val="left"/>
      <w:pPr>
        <w:ind w:left="623" w:hanging="425"/>
      </w:pPr>
      <w:rPr>
        <w:rFonts w:hint="eastAsia"/>
      </w:rPr>
    </w:lvl>
    <w:lvl w:ilvl="1" w:tentative="0">
      <w:start w:val="1"/>
      <w:numFmt w:val="decimal"/>
      <w:pStyle w:val="265"/>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5">
    <w:nsid w:val="2C5917C3"/>
    <w:multiLevelType w:val="multilevel"/>
    <w:tmpl w:val="2C5917C3"/>
    <w:lvl w:ilvl="0" w:tentative="0">
      <w:start w:val="1"/>
      <w:numFmt w:val="none"/>
      <w:pStyle w:val="24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251"/>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6">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7">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8">
    <w:nsid w:val="48802D1C"/>
    <w:multiLevelType w:val="multilevel"/>
    <w:tmpl w:val="48802D1C"/>
    <w:lvl w:ilvl="0" w:tentative="0">
      <w:start w:val="1"/>
      <w:numFmt w:val="upperLetter"/>
      <w:pStyle w:val="201"/>
      <w:lvlText w:val="%1"/>
      <w:lvlJc w:val="left"/>
      <w:pPr>
        <w:ind w:left="4673" w:hanging="420"/>
      </w:pPr>
      <w:rPr>
        <w:rFonts w:hint="eastAsia"/>
      </w:rPr>
    </w:lvl>
    <w:lvl w:ilvl="1" w:tentative="0">
      <w:start w:val="1"/>
      <w:numFmt w:val="decimal"/>
      <w:pStyle w:val="86"/>
      <w:suff w:val="space"/>
      <w:lvlText w:val="图%1.%2"/>
      <w:lvlJc w:val="center"/>
      <w:pPr>
        <w:ind w:left="4253" w:firstLine="0"/>
      </w:pPr>
      <w:rPr>
        <w:rFonts w:hint="eastAsia"/>
      </w:rPr>
    </w:lvl>
    <w:lvl w:ilvl="2" w:tentative="0">
      <w:start w:val="1"/>
      <w:numFmt w:val="lowerRoman"/>
      <w:lvlText w:val="%3."/>
      <w:lvlJc w:val="right"/>
      <w:pPr>
        <w:ind w:left="5513" w:hanging="420"/>
      </w:pPr>
      <w:rPr>
        <w:rFonts w:hint="eastAsia"/>
      </w:rPr>
    </w:lvl>
    <w:lvl w:ilvl="3" w:tentative="0">
      <w:start w:val="1"/>
      <w:numFmt w:val="decimal"/>
      <w:lvlText w:val="%4."/>
      <w:lvlJc w:val="left"/>
      <w:pPr>
        <w:ind w:left="5933" w:hanging="420"/>
      </w:pPr>
      <w:rPr>
        <w:rFonts w:hint="eastAsia"/>
      </w:rPr>
    </w:lvl>
    <w:lvl w:ilvl="4" w:tentative="0">
      <w:start w:val="1"/>
      <w:numFmt w:val="lowerLetter"/>
      <w:lvlText w:val="%5)"/>
      <w:lvlJc w:val="left"/>
      <w:pPr>
        <w:ind w:left="6353" w:hanging="420"/>
      </w:pPr>
      <w:rPr>
        <w:rFonts w:hint="eastAsia"/>
      </w:rPr>
    </w:lvl>
    <w:lvl w:ilvl="5" w:tentative="0">
      <w:start w:val="1"/>
      <w:numFmt w:val="lowerRoman"/>
      <w:lvlText w:val="%6."/>
      <w:lvlJc w:val="right"/>
      <w:pPr>
        <w:ind w:left="6773" w:hanging="420"/>
      </w:pPr>
      <w:rPr>
        <w:rFonts w:hint="eastAsia"/>
      </w:rPr>
    </w:lvl>
    <w:lvl w:ilvl="6" w:tentative="0">
      <w:start w:val="1"/>
      <w:numFmt w:val="decimal"/>
      <w:lvlText w:val="%7."/>
      <w:lvlJc w:val="left"/>
      <w:pPr>
        <w:ind w:left="7193" w:hanging="420"/>
      </w:pPr>
      <w:rPr>
        <w:rFonts w:hint="eastAsia"/>
      </w:rPr>
    </w:lvl>
    <w:lvl w:ilvl="7" w:tentative="0">
      <w:start w:val="1"/>
      <w:numFmt w:val="lowerLetter"/>
      <w:lvlText w:val="%8)"/>
      <w:lvlJc w:val="left"/>
      <w:pPr>
        <w:ind w:left="7613" w:hanging="420"/>
      </w:pPr>
      <w:rPr>
        <w:rFonts w:hint="eastAsia"/>
      </w:rPr>
    </w:lvl>
    <w:lvl w:ilvl="8" w:tentative="0">
      <w:start w:val="1"/>
      <w:numFmt w:val="lowerRoman"/>
      <w:lvlText w:val="%9."/>
      <w:lvlJc w:val="right"/>
      <w:pPr>
        <w:ind w:left="8033" w:hanging="420"/>
      </w:pPr>
      <w:rPr>
        <w:rFonts w:hint="eastAsia"/>
      </w:rPr>
    </w:lvl>
  </w:abstractNum>
  <w:abstractNum w:abstractNumId="19">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0">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1">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2">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3">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2978"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4">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5">
    <w:nsid w:val="60B55DC2"/>
    <w:multiLevelType w:val="multilevel"/>
    <w:tmpl w:val="60B55DC2"/>
    <w:lvl w:ilvl="0" w:tentative="0">
      <w:start w:val="1"/>
      <w:numFmt w:val="upperLetter"/>
      <w:pStyle w:val="260"/>
      <w:lvlText w:val="%1"/>
      <w:lvlJc w:val="left"/>
      <w:pPr>
        <w:tabs>
          <w:tab w:val="left" w:pos="0"/>
        </w:tabs>
        <w:ind w:left="0" w:hanging="425"/>
      </w:pPr>
      <w:rPr>
        <w:rFonts w:hint="eastAsia"/>
      </w:rPr>
    </w:lvl>
    <w:lvl w:ilvl="1" w:tentative="0">
      <w:start w:val="1"/>
      <w:numFmt w:val="decimal"/>
      <w:pStyle w:val="264"/>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6">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7">
    <w:nsid w:val="646260FA"/>
    <w:multiLevelType w:val="multilevel"/>
    <w:tmpl w:val="646260FA"/>
    <w:lvl w:ilvl="0" w:tentative="0">
      <w:start w:val="1"/>
      <w:numFmt w:val="decimal"/>
      <w:pStyle w:val="257"/>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8">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9">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426"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0">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1">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2">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1135"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4">
    <w:nsid w:val="6DBF04F4"/>
    <w:multiLevelType w:val="multilevel"/>
    <w:tmpl w:val="6DBF04F4"/>
    <w:lvl w:ilvl="0" w:tentative="0">
      <w:start w:val="1"/>
      <w:numFmt w:val="none"/>
      <w:pStyle w:val="248"/>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5">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6">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33"/>
  </w:num>
  <w:num w:numId="3">
    <w:abstractNumId w:val="5"/>
  </w:num>
  <w:num w:numId="4">
    <w:abstractNumId w:val="29"/>
  </w:num>
  <w:num w:numId="5">
    <w:abstractNumId w:val="23"/>
  </w:num>
  <w:num w:numId="6">
    <w:abstractNumId w:val="18"/>
  </w:num>
  <w:num w:numId="7">
    <w:abstractNumId w:val="9"/>
  </w:num>
  <w:num w:numId="8">
    <w:abstractNumId w:val="3"/>
  </w:num>
  <w:num w:numId="9">
    <w:abstractNumId w:val="10"/>
  </w:num>
  <w:num w:numId="10">
    <w:abstractNumId w:val="21"/>
  </w:num>
  <w:num w:numId="11">
    <w:abstractNumId w:val="31"/>
  </w:num>
  <w:num w:numId="12">
    <w:abstractNumId w:val="16"/>
  </w:num>
  <w:num w:numId="13">
    <w:abstractNumId w:val="17"/>
  </w:num>
  <w:num w:numId="14">
    <w:abstractNumId w:val="8"/>
  </w:num>
  <w:num w:numId="15">
    <w:abstractNumId w:val="24"/>
  </w:num>
  <w:num w:numId="16">
    <w:abstractNumId w:val="27"/>
  </w:num>
  <w:num w:numId="17">
    <w:abstractNumId w:val="22"/>
  </w:num>
  <w:num w:numId="18">
    <w:abstractNumId w:val="35"/>
  </w:num>
  <w:num w:numId="19">
    <w:abstractNumId w:val="20"/>
  </w:num>
  <w:num w:numId="20">
    <w:abstractNumId w:val="1"/>
  </w:num>
  <w:num w:numId="21">
    <w:abstractNumId w:val="15"/>
  </w:num>
  <w:num w:numId="22">
    <w:abstractNumId w:val="36"/>
  </w:num>
  <w:num w:numId="23">
    <w:abstractNumId w:val="26"/>
  </w:num>
  <w:num w:numId="24">
    <w:abstractNumId w:val="6"/>
  </w:num>
  <w:num w:numId="25">
    <w:abstractNumId w:val="32"/>
  </w:num>
  <w:num w:numId="26">
    <w:abstractNumId w:val="34"/>
  </w:num>
  <w:num w:numId="27">
    <w:abstractNumId w:val="2"/>
  </w:num>
  <w:num w:numId="28">
    <w:abstractNumId w:val="4"/>
  </w:num>
  <w:num w:numId="29">
    <w:abstractNumId w:val="19"/>
  </w:num>
  <w:num w:numId="30">
    <w:abstractNumId w:val="30"/>
  </w:num>
  <w:num w:numId="31">
    <w:abstractNumId w:val="28"/>
  </w:num>
  <w:num w:numId="32">
    <w:abstractNumId w:val="13"/>
  </w:num>
  <w:num w:numId="33">
    <w:abstractNumId w:val="11"/>
  </w:num>
  <w:num w:numId="34">
    <w:abstractNumId w:val="12"/>
  </w:num>
  <w:num w:numId="35">
    <w:abstractNumId w:val="7"/>
  </w:num>
  <w:num w:numId="36">
    <w:abstractNumId w:val="14"/>
  </w:num>
  <w:num w:numId="37">
    <w:abstractNumId w:val="25"/>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doNotDisplayPageBoundaries w:val="1"/>
  <w:embedTrueTypeFonts/>
  <w:saveSubsetFonts/>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2"/>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g1MzFjZjFkOTcyMzNhZTRkZTBjMzIyYjA0YjAxNDQifQ=="/>
  </w:docVars>
  <w:rsids>
    <w:rsidRoot w:val="009467C8"/>
    <w:rsid w:val="0000040A"/>
    <w:rsid w:val="00000A94"/>
    <w:rsid w:val="00001232"/>
    <w:rsid w:val="00001498"/>
    <w:rsid w:val="00001972"/>
    <w:rsid w:val="00001D9A"/>
    <w:rsid w:val="000030BC"/>
    <w:rsid w:val="00004566"/>
    <w:rsid w:val="00004990"/>
    <w:rsid w:val="00004998"/>
    <w:rsid w:val="000054B5"/>
    <w:rsid w:val="00006F5F"/>
    <w:rsid w:val="00006FB6"/>
    <w:rsid w:val="00007A67"/>
    <w:rsid w:val="00007B3A"/>
    <w:rsid w:val="00007E14"/>
    <w:rsid w:val="0001009F"/>
    <w:rsid w:val="000107E0"/>
    <w:rsid w:val="000110FC"/>
    <w:rsid w:val="00011FDE"/>
    <w:rsid w:val="00012FFD"/>
    <w:rsid w:val="00014162"/>
    <w:rsid w:val="00014340"/>
    <w:rsid w:val="00014AFC"/>
    <w:rsid w:val="00014F0F"/>
    <w:rsid w:val="00015BC4"/>
    <w:rsid w:val="00016A9C"/>
    <w:rsid w:val="00017095"/>
    <w:rsid w:val="00020174"/>
    <w:rsid w:val="00020556"/>
    <w:rsid w:val="00020A3B"/>
    <w:rsid w:val="00020C22"/>
    <w:rsid w:val="000211DF"/>
    <w:rsid w:val="00022184"/>
    <w:rsid w:val="00022762"/>
    <w:rsid w:val="000238E0"/>
    <w:rsid w:val="000249DB"/>
    <w:rsid w:val="00025436"/>
    <w:rsid w:val="0002595E"/>
    <w:rsid w:val="00025B5A"/>
    <w:rsid w:val="00025CC4"/>
    <w:rsid w:val="00026B12"/>
    <w:rsid w:val="00027096"/>
    <w:rsid w:val="000303C3"/>
    <w:rsid w:val="000305BB"/>
    <w:rsid w:val="00031538"/>
    <w:rsid w:val="00031628"/>
    <w:rsid w:val="000331D3"/>
    <w:rsid w:val="000333CA"/>
    <w:rsid w:val="000333E0"/>
    <w:rsid w:val="0003457B"/>
    <w:rsid w:val="000346A5"/>
    <w:rsid w:val="00034C6D"/>
    <w:rsid w:val="000359C3"/>
    <w:rsid w:val="00035A7D"/>
    <w:rsid w:val="00036398"/>
    <w:rsid w:val="00040A96"/>
    <w:rsid w:val="000410E8"/>
    <w:rsid w:val="000423EC"/>
    <w:rsid w:val="0004249A"/>
    <w:rsid w:val="00042C00"/>
    <w:rsid w:val="00043282"/>
    <w:rsid w:val="00044286"/>
    <w:rsid w:val="00045B06"/>
    <w:rsid w:val="0004653A"/>
    <w:rsid w:val="0004680A"/>
    <w:rsid w:val="00047F28"/>
    <w:rsid w:val="00047F8C"/>
    <w:rsid w:val="000502AD"/>
    <w:rsid w:val="000503AA"/>
    <w:rsid w:val="000505F1"/>
    <w:rsid w:val="000506A1"/>
    <w:rsid w:val="00050E03"/>
    <w:rsid w:val="00050F99"/>
    <w:rsid w:val="000515DD"/>
    <w:rsid w:val="0005265A"/>
    <w:rsid w:val="00052BF6"/>
    <w:rsid w:val="00053196"/>
    <w:rsid w:val="000539DD"/>
    <w:rsid w:val="00053BD3"/>
    <w:rsid w:val="00053D02"/>
    <w:rsid w:val="00054BA5"/>
    <w:rsid w:val="00055250"/>
    <w:rsid w:val="000556ED"/>
    <w:rsid w:val="00055FE2"/>
    <w:rsid w:val="0005616F"/>
    <w:rsid w:val="00056C17"/>
    <w:rsid w:val="0005700F"/>
    <w:rsid w:val="00057FEC"/>
    <w:rsid w:val="0006015A"/>
    <w:rsid w:val="00060A2A"/>
    <w:rsid w:val="00060A41"/>
    <w:rsid w:val="00060AC6"/>
    <w:rsid w:val="00060C2E"/>
    <w:rsid w:val="00061033"/>
    <w:rsid w:val="000611BB"/>
    <w:rsid w:val="0006121D"/>
    <w:rsid w:val="000619E9"/>
    <w:rsid w:val="000621EA"/>
    <w:rsid w:val="000622D4"/>
    <w:rsid w:val="00062429"/>
    <w:rsid w:val="00063459"/>
    <w:rsid w:val="0006357D"/>
    <w:rsid w:val="000636E7"/>
    <w:rsid w:val="0006488D"/>
    <w:rsid w:val="000650DA"/>
    <w:rsid w:val="0006606C"/>
    <w:rsid w:val="00066771"/>
    <w:rsid w:val="0006727A"/>
    <w:rsid w:val="0006749E"/>
    <w:rsid w:val="0006783C"/>
    <w:rsid w:val="000679D2"/>
    <w:rsid w:val="00067B2B"/>
    <w:rsid w:val="00067F1E"/>
    <w:rsid w:val="000706D6"/>
    <w:rsid w:val="00071B16"/>
    <w:rsid w:val="00071CC0"/>
    <w:rsid w:val="000733EE"/>
    <w:rsid w:val="00073C8C"/>
    <w:rsid w:val="00074A92"/>
    <w:rsid w:val="00074F93"/>
    <w:rsid w:val="000758E7"/>
    <w:rsid w:val="00075F2C"/>
    <w:rsid w:val="000762C8"/>
    <w:rsid w:val="00076CD4"/>
    <w:rsid w:val="00077987"/>
    <w:rsid w:val="000779A5"/>
    <w:rsid w:val="00077B64"/>
    <w:rsid w:val="00077D3B"/>
    <w:rsid w:val="00077E40"/>
    <w:rsid w:val="000804A7"/>
    <w:rsid w:val="00080A1C"/>
    <w:rsid w:val="00082317"/>
    <w:rsid w:val="000826D9"/>
    <w:rsid w:val="00082882"/>
    <w:rsid w:val="00082D69"/>
    <w:rsid w:val="00083D16"/>
    <w:rsid w:val="00083D2C"/>
    <w:rsid w:val="00084099"/>
    <w:rsid w:val="00084DCD"/>
    <w:rsid w:val="00084F22"/>
    <w:rsid w:val="0008521D"/>
    <w:rsid w:val="0008542B"/>
    <w:rsid w:val="0008617E"/>
    <w:rsid w:val="0008699B"/>
    <w:rsid w:val="00086AA1"/>
    <w:rsid w:val="00086EC9"/>
    <w:rsid w:val="00087209"/>
    <w:rsid w:val="00087A77"/>
    <w:rsid w:val="0009029B"/>
    <w:rsid w:val="00090CA6"/>
    <w:rsid w:val="00090EBE"/>
    <w:rsid w:val="00091D99"/>
    <w:rsid w:val="00092140"/>
    <w:rsid w:val="00092485"/>
    <w:rsid w:val="00092B8A"/>
    <w:rsid w:val="00092FB0"/>
    <w:rsid w:val="000934C5"/>
    <w:rsid w:val="0009359E"/>
    <w:rsid w:val="0009381E"/>
    <w:rsid w:val="00093D25"/>
    <w:rsid w:val="00093DAB"/>
    <w:rsid w:val="00093FF8"/>
    <w:rsid w:val="00094BF3"/>
    <w:rsid w:val="00094D73"/>
    <w:rsid w:val="000956B4"/>
    <w:rsid w:val="0009609D"/>
    <w:rsid w:val="00096180"/>
    <w:rsid w:val="000961B6"/>
    <w:rsid w:val="0009623C"/>
    <w:rsid w:val="00096D63"/>
    <w:rsid w:val="00097196"/>
    <w:rsid w:val="00097454"/>
    <w:rsid w:val="000A02A7"/>
    <w:rsid w:val="000A076A"/>
    <w:rsid w:val="000A0B60"/>
    <w:rsid w:val="000A0CD2"/>
    <w:rsid w:val="000A0EB8"/>
    <w:rsid w:val="000A19FC"/>
    <w:rsid w:val="000A296B"/>
    <w:rsid w:val="000A4567"/>
    <w:rsid w:val="000A4C5C"/>
    <w:rsid w:val="000A4D4D"/>
    <w:rsid w:val="000A55A7"/>
    <w:rsid w:val="000A6158"/>
    <w:rsid w:val="000A6A7B"/>
    <w:rsid w:val="000A6AD8"/>
    <w:rsid w:val="000A6C1F"/>
    <w:rsid w:val="000A7311"/>
    <w:rsid w:val="000A756A"/>
    <w:rsid w:val="000B0074"/>
    <w:rsid w:val="000B060F"/>
    <w:rsid w:val="000B0BBD"/>
    <w:rsid w:val="000B0BC1"/>
    <w:rsid w:val="000B0CF9"/>
    <w:rsid w:val="000B0E4F"/>
    <w:rsid w:val="000B1592"/>
    <w:rsid w:val="000B1A55"/>
    <w:rsid w:val="000B1BAB"/>
    <w:rsid w:val="000B1FF2"/>
    <w:rsid w:val="000B2851"/>
    <w:rsid w:val="000B2EF4"/>
    <w:rsid w:val="000B34FA"/>
    <w:rsid w:val="000B3CDA"/>
    <w:rsid w:val="000B4BE3"/>
    <w:rsid w:val="000B5BCD"/>
    <w:rsid w:val="000B6A0B"/>
    <w:rsid w:val="000B7F84"/>
    <w:rsid w:val="000C0F36"/>
    <w:rsid w:val="000C0F6C"/>
    <w:rsid w:val="000C0FD5"/>
    <w:rsid w:val="000C1193"/>
    <w:rsid w:val="000C11DB"/>
    <w:rsid w:val="000C1340"/>
    <w:rsid w:val="000C1492"/>
    <w:rsid w:val="000C14C1"/>
    <w:rsid w:val="000C199F"/>
    <w:rsid w:val="000C1DB4"/>
    <w:rsid w:val="000C2DBD"/>
    <w:rsid w:val="000C2EC8"/>
    <w:rsid w:val="000C2FBD"/>
    <w:rsid w:val="000C3C7F"/>
    <w:rsid w:val="000C48A2"/>
    <w:rsid w:val="000C4B41"/>
    <w:rsid w:val="000C57D6"/>
    <w:rsid w:val="000C7666"/>
    <w:rsid w:val="000C7AD6"/>
    <w:rsid w:val="000C7E8D"/>
    <w:rsid w:val="000D021D"/>
    <w:rsid w:val="000D0A9C"/>
    <w:rsid w:val="000D0C31"/>
    <w:rsid w:val="000D1795"/>
    <w:rsid w:val="000D27CA"/>
    <w:rsid w:val="000D280D"/>
    <w:rsid w:val="000D2BE9"/>
    <w:rsid w:val="000D2F41"/>
    <w:rsid w:val="000D329A"/>
    <w:rsid w:val="000D4031"/>
    <w:rsid w:val="000D4512"/>
    <w:rsid w:val="000D481F"/>
    <w:rsid w:val="000D4A46"/>
    <w:rsid w:val="000D4B9C"/>
    <w:rsid w:val="000D4C2D"/>
    <w:rsid w:val="000D4EB6"/>
    <w:rsid w:val="000D59A7"/>
    <w:rsid w:val="000D5CA0"/>
    <w:rsid w:val="000D6136"/>
    <w:rsid w:val="000D66BC"/>
    <w:rsid w:val="000D6A82"/>
    <w:rsid w:val="000D7058"/>
    <w:rsid w:val="000D7090"/>
    <w:rsid w:val="000D753B"/>
    <w:rsid w:val="000E0779"/>
    <w:rsid w:val="000E1039"/>
    <w:rsid w:val="000E2441"/>
    <w:rsid w:val="000E3405"/>
    <w:rsid w:val="000E3CA9"/>
    <w:rsid w:val="000E4C9E"/>
    <w:rsid w:val="000E4DFE"/>
    <w:rsid w:val="000E5E63"/>
    <w:rsid w:val="000E6383"/>
    <w:rsid w:val="000E6FD7"/>
    <w:rsid w:val="000F0366"/>
    <w:rsid w:val="000F06E1"/>
    <w:rsid w:val="000F091E"/>
    <w:rsid w:val="000F0D96"/>
    <w:rsid w:val="000F0E3C"/>
    <w:rsid w:val="000F101E"/>
    <w:rsid w:val="000F19D5"/>
    <w:rsid w:val="000F28B3"/>
    <w:rsid w:val="000F32BA"/>
    <w:rsid w:val="000F3872"/>
    <w:rsid w:val="000F3F96"/>
    <w:rsid w:val="000F48C8"/>
    <w:rsid w:val="000F4AEA"/>
    <w:rsid w:val="000F5CF5"/>
    <w:rsid w:val="000F624B"/>
    <w:rsid w:val="000F6359"/>
    <w:rsid w:val="000F67E9"/>
    <w:rsid w:val="000F7619"/>
    <w:rsid w:val="0010093F"/>
    <w:rsid w:val="001009EC"/>
    <w:rsid w:val="00100E11"/>
    <w:rsid w:val="0010115D"/>
    <w:rsid w:val="00101460"/>
    <w:rsid w:val="00101743"/>
    <w:rsid w:val="00101983"/>
    <w:rsid w:val="00101F29"/>
    <w:rsid w:val="00101F41"/>
    <w:rsid w:val="001028B3"/>
    <w:rsid w:val="0010435C"/>
    <w:rsid w:val="00104926"/>
    <w:rsid w:val="001051C3"/>
    <w:rsid w:val="00106085"/>
    <w:rsid w:val="00107799"/>
    <w:rsid w:val="00107C78"/>
    <w:rsid w:val="001106CC"/>
    <w:rsid w:val="00111F4B"/>
    <w:rsid w:val="0011394B"/>
    <w:rsid w:val="00113960"/>
    <w:rsid w:val="00113B1E"/>
    <w:rsid w:val="001143EB"/>
    <w:rsid w:val="0011450F"/>
    <w:rsid w:val="001149BB"/>
    <w:rsid w:val="00114CFA"/>
    <w:rsid w:val="00115CD4"/>
    <w:rsid w:val="00116124"/>
    <w:rsid w:val="001162C2"/>
    <w:rsid w:val="00116B35"/>
    <w:rsid w:val="00116F5D"/>
    <w:rsid w:val="0011711C"/>
    <w:rsid w:val="00117586"/>
    <w:rsid w:val="00117BFB"/>
    <w:rsid w:val="00120629"/>
    <w:rsid w:val="00122F29"/>
    <w:rsid w:val="00123690"/>
    <w:rsid w:val="00123C96"/>
    <w:rsid w:val="001240F6"/>
    <w:rsid w:val="0012414B"/>
    <w:rsid w:val="00124E4F"/>
    <w:rsid w:val="0012502F"/>
    <w:rsid w:val="00125070"/>
    <w:rsid w:val="001258AD"/>
    <w:rsid w:val="00125E54"/>
    <w:rsid w:val="001260B7"/>
    <w:rsid w:val="001265CB"/>
    <w:rsid w:val="00126E7A"/>
    <w:rsid w:val="001313D0"/>
    <w:rsid w:val="001321C6"/>
    <w:rsid w:val="001325C4"/>
    <w:rsid w:val="00132861"/>
    <w:rsid w:val="00133010"/>
    <w:rsid w:val="001338EE"/>
    <w:rsid w:val="00133AAE"/>
    <w:rsid w:val="00133FDC"/>
    <w:rsid w:val="001351E1"/>
    <w:rsid w:val="00135323"/>
    <w:rsid w:val="0013569D"/>
    <w:rsid w:val="001356C4"/>
    <w:rsid w:val="00136065"/>
    <w:rsid w:val="00136E6B"/>
    <w:rsid w:val="00136F0B"/>
    <w:rsid w:val="00137D46"/>
    <w:rsid w:val="00140A8A"/>
    <w:rsid w:val="00141114"/>
    <w:rsid w:val="001416AD"/>
    <w:rsid w:val="00141876"/>
    <w:rsid w:val="00141AB5"/>
    <w:rsid w:val="00141EA8"/>
    <w:rsid w:val="00142432"/>
    <w:rsid w:val="00142914"/>
    <w:rsid w:val="00142969"/>
    <w:rsid w:val="00143D00"/>
    <w:rsid w:val="00144602"/>
    <w:rsid w:val="00144B4A"/>
    <w:rsid w:val="00144BB3"/>
    <w:rsid w:val="001457E7"/>
    <w:rsid w:val="00145D9D"/>
    <w:rsid w:val="00145F5B"/>
    <w:rsid w:val="00146388"/>
    <w:rsid w:val="00146890"/>
    <w:rsid w:val="00146A93"/>
    <w:rsid w:val="00147C48"/>
    <w:rsid w:val="00152033"/>
    <w:rsid w:val="00152653"/>
    <w:rsid w:val="001527B4"/>
    <w:rsid w:val="001529E5"/>
    <w:rsid w:val="00152F37"/>
    <w:rsid w:val="00153541"/>
    <w:rsid w:val="00153C7E"/>
    <w:rsid w:val="00154014"/>
    <w:rsid w:val="00155AB0"/>
    <w:rsid w:val="00155BA6"/>
    <w:rsid w:val="00155D5D"/>
    <w:rsid w:val="00155DAC"/>
    <w:rsid w:val="00156B25"/>
    <w:rsid w:val="00156E1A"/>
    <w:rsid w:val="00157100"/>
    <w:rsid w:val="00157574"/>
    <w:rsid w:val="00157B55"/>
    <w:rsid w:val="0016063F"/>
    <w:rsid w:val="001612E2"/>
    <w:rsid w:val="00161602"/>
    <w:rsid w:val="00161C28"/>
    <w:rsid w:val="00161CBA"/>
    <w:rsid w:val="00161DCB"/>
    <w:rsid w:val="0016245E"/>
    <w:rsid w:val="00162F83"/>
    <w:rsid w:val="00163896"/>
    <w:rsid w:val="00163CE1"/>
    <w:rsid w:val="001642FA"/>
    <w:rsid w:val="001649EB"/>
    <w:rsid w:val="00164BAF"/>
    <w:rsid w:val="00164FA8"/>
    <w:rsid w:val="00165065"/>
    <w:rsid w:val="00165434"/>
    <w:rsid w:val="0016580B"/>
    <w:rsid w:val="00165DD7"/>
    <w:rsid w:val="00165F49"/>
    <w:rsid w:val="00165F5F"/>
    <w:rsid w:val="00166B88"/>
    <w:rsid w:val="001672ED"/>
    <w:rsid w:val="0016770A"/>
    <w:rsid w:val="0017040A"/>
    <w:rsid w:val="001704F7"/>
    <w:rsid w:val="00170804"/>
    <w:rsid w:val="001708E9"/>
    <w:rsid w:val="00171130"/>
    <w:rsid w:val="0017147F"/>
    <w:rsid w:val="00171937"/>
    <w:rsid w:val="00172423"/>
    <w:rsid w:val="00172D4D"/>
    <w:rsid w:val="0017340B"/>
    <w:rsid w:val="00173FB1"/>
    <w:rsid w:val="001745F9"/>
    <w:rsid w:val="00174934"/>
    <w:rsid w:val="00174B3F"/>
    <w:rsid w:val="00174C04"/>
    <w:rsid w:val="00174DF6"/>
    <w:rsid w:val="0017537D"/>
    <w:rsid w:val="00175C5D"/>
    <w:rsid w:val="001760EF"/>
    <w:rsid w:val="00176B74"/>
    <w:rsid w:val="00176DFD"/>
    <w:rsid w:val="00176E45"/>
    <w:rsid w:val="0017702D"/>
    <w:rsid w:val="00180804"/>
    <w:rsid w:val="00180A4C"/>
    <w:rsid w:val="00181044"/>
    <w:rsid w:val="00181747"/>
    <w:rsid w:val="00181A22"/>
    <w:rsid w:val="00183542"/>
    <w:rsid w:val="00184454"/>
    <w:rsid w:val="001852C9"/>
    <w:rsid w:val="00185BD6"/>
    <w:rsid w:val="00185DA3"/>
    <w:rsid w:val="00187746"/>
    <w:rsid w:val="00190074"/>
    <w:rsid w:val="00190087"/>
    <w:rsid w:val="001902F1"/>
    <w:rsid w:val="00190FCF"/>
    <w:rsid w:val="001913C4"/>
    <w:rsid w:val="001913F4"/>
    <w:rsid w:val="00191467"/>
    <w:rsid w:val="00192E5A"/>
    <w:rsid w:val="00193099"/>
    <w:rsid w:val="0019348F"/>
    <w:rsid w:val="00193A07"/>
    <w:rsid w:val="0019428F"/>
    <w:rsid w:val="001947F5"/>
    <w:rsid w:val="00194C95"/>
    <w:rsid w:val="00195B9C"/>
    <w:rsid w:val="00195C34"/>
    <w:rsid w:val="00195C45"/>
    <w:rsid w:val="00195CF8"/>
    <w:rsid w:val="00196A3D"/>
    <w:rsid w:val="001A0F0E"/>
    <w:rsid w:val="001A163D"/>
    <w:rsid w:val="001A1739"/>
    <w:rsid w:val="001A1A53"/>
    <w:rsid w:val="001A2166"/>
    <w:rsid w:val="001A234A"/>
    <w:rsid w:val="001A32F0"/>
    <w:rsid w:val="001A36D0"/>
    <w:rsid w:val="001A489C"/>
    <w:rsid w:val="001A55AF"/>
    <w:rsid w:val="001A59CA"/>
    <w:rsid w:val="001A5BEA"/>
    <w:rsid w:val="001A6264"/>
    <w:rsid w:val="001A6CAD"/>
    <w:rsid w:val="001A6D6F"/>
    <w:rsid w:val="001A6E0B"/>
    <w:rsid w:val="001A7889"/>
    <w:rsid w:val="001A78FD"/>
    <w:rsid w:val="001A7FBA"/>
    <w:rsid w:val="001B06E8"/>
    <w:rsid w:val="001B0D6F"/>
    <w:rsid w:val="001B131E"/>
    <w:rsid w:val="001B193E"/>
    <w:rsid w:val="001B294C"/>
    <w:rsid w:val="001B38BE"/>
    <w:rsid w:val="001B3928"/>
    <w:rsid w:val="001B3A28"/>
    <w:rsid w:val="001B3A6D"/>
    <w:rsid w:val="001B49F3"/>
    <w:rsid w:val="001B52E2"/>
    <w:rsid w:val="001B5C94"/>
    <w:rsid w:val="001B5EBE"/>
    <w:rsid w:val="001B71D0"/>
    <w:rsid w:val="001B71EE"/>
    <w:rsid w:val="001B72DB"/>
    <w:rsid w:val="001B7C2D"/>
    <w:rsid w:val="001C04A8"/>
    <w:rsid w:val="001C07B1"/>
    <w:rsid w:val="001C0B58"/>
    <w:rsid w:val="001C121B"/>
    <w:rsid w:val="001C1236"/>
    <w:rsid w:val="001C1332"/>
    <w:rsid w:val="001C1AF7"/>
    <w:rsid w:val="001C2062"/>
    <w:rsid w:val="001C29E3"/>
    <w:rsid w:val="001C2A52"/>
    <w:rsid w:val="001C2C03"/>
    <w:rsid w:val="001C30D8"/>
    <w:rsid w:val="001C42F7"/>
    <w:rsid w:val="001C472B"/>
    <w:rsid w:val="001C4969"/>
    <w:rsid w:val="001C49E5"/>
    <w:rsid w:val="001C5B30"/>
    <w:rsid w:val="001C680C"/>
    <w:rsid w:val="001C7FEA"/>
    <w:rsid w:val="001D0499"/>
    <w:rsid w:val="001D05E2"/>
    <w:rsid w:val="001D0BBE"/>
    <w:rsid w:val="001D0ED4"/>
    <w:rsid w:val="001D162A"/>
    <w:rsid w:val="001D212F"/>
    <w:rsid w:val="001D28D5"/>
    <w:rsid w:val="001D29D7"/>
    <w:rsid w:val="001D2DE7"/>
    <w:rsid w:val="001D3AA9"/>
    <w:rsid w:val="001D411C"/>
    <w:rsid w:val="001D472B"/>
    <w:rsid w:val="001D7D91"/>
    <w:rsid w:val="001E0B00"/>
    <w:rsid w:val="001E0E4C"/>
    <w:rsid w:val="001E17B8"/>
    <w:rsid w:val="001E19AA"/>
    <w:rsid w:val="001E1B6A"/>
    <w:rsid w:val="001E2484"/>
    <w:rsid w:val="001E2AFF"/>
    <w:rsid w:val="001E2B87"/>
    <w:rsid w:val="001E2CBF"/>
    <w:rsid w:val="001E2FAB"/>
    <w:rsid w:val="001E31F3"/>
    <w:rsid w:val="001E3CC4"/>
    <w:rsid w:val="001E3CFE"/>
    <w:rsid w:val="001E42E9"/>
    <w:rsid w:val="001E4882"/>
    <w:rsid w:val="001E49D6"/>
    <w:rsid w:val="001E57B2"/>
    <w:rsid w:val="001E5CDE"/>
    <w:rsid w:val="001E69BA"/>
    <w:rsid w:val="001E69D8"/>
    <w:rsid w:val="001E72E2"/>
    <w:rsid w:val="001E73AB"/>
    <w:rsid w:val="001E7D00"/>
    <w:rsid w:val="001F00EC"/>
    <w:rsid w:val="001F092D"/>
    <w:rsid w:val="001F0BB7"/>
    <w:rsid w:val="001F143A"/>
    <w:rsid w:val="001F156C"/>
    <w:rsid w:val="001F1605"/>
    <w:rsid w:val="001F166B"/>
    <w:rsid w:val="001F1927"/>
    <w:rsid w:val="001F2508"/>
    <w:rsid w:val="001F32E3"/>
    <w:rsid w:val="001F407A"/>
    <w:rsid w:val="001F43D9"/>
    <w:rsid w:val="001F4816"/>
    <w:rsid w:val="001F524E"/>
    <w:rsid w:val="001F60A0"/>
    <w:rsid w:val="001F69B4"/>
    <w:rsid w:val="001F6E53"/>
    <w:rsid w:val="001F7617"/>
    <w:rsid w:val="001F77C7"/>
    <w:rsid w:val="001F78FE"/>
    <w:rsid w:val="001F7A50"/>
    <w:rsid w:val="00200183"/>
    <w:rsid w:val="00200C4F"/>
    <w:rsid w:val="0020107D"/>
    <w:rsid w:val="00201AC0"/>
    <w:rsid w:val="00202AA4"/>
    <w:rsid w:val="00202D99"/>
    <w:rsid w:val="0020302A"/>
    <w:rsid w:val="002031F7"/>
    <w:rsid w:val="0020355D"/>
    <w:rsid w:val="002040E6"/>
    <w:rsid w:val="002047DA"/>
    <w:rsid w:val="0020489F"/>
    <w:rsid w:val="0020527B"/>
    <w:rsid w:val="002059A4"/>
    <w:rsid w:val="002059EE"/>
    <w:rsid w:val="00205E87"/>
    <w:rsid w:val="00205F2C"/>
    <w:rsid w:val="00206291"/>
    <w:rsid w:val="00206ACF"/>
    <w:rsid w:val="00206AE4"/>
    <w:rsid w:val="0020732C"/>
    <w:rsid w:val="00207535"/>
    <w:rsid w:val="00210B15"/>
    <w:rsid w:val="002111C9"/>
    <w:rsid w:val="0021120E"/>
    <w:rsid w:val="00211590"/>
    <w:rsid w:val="00211632"/>
    <w:rsid w:val="00212D0B"/>
    <w:rsid w:val="00214275"/>
    <w:rsid w:val="002142EA"/>
    <w:rsid w:val="002153E8"/>
    <w:rsid w:val="00215BD3"/>
    <w:rsid w:val="00216577"/>
    <w:rsid w:val="0021692A"/>
    <w:rsid w:val="002170F0"/>
    <w:rsid w:val="002177F2"/>
    <w:rsid w:val="00217A72"/>
    <w:rsid w:val="00217E47"/>
    <w:rsid w:val="002204BB"/>
    <w:rsid w:val="00221B79"/>
    <w:rsid w:val="00221C6B"/>
    <w:rsid w:val="00221C98"/>
    <w:rsid w:val="00223C0D"/>
    <w:rsid w:val="002241C1"/>
    <w:rsid w:val="00224596"/>
    <w:rsid w:val="00224B8B"/>
    <w:rsid w:val="0022507E"/>
    <w:rsid w:val="002253A1"/>
    <w:rsid w:val="0022567E"/>
    <w:rsid w:val="00225CF8"/>
    <w:rsid w:val="0022675C"/>
    <w:rsid w:val="002269A8"/>
    <w:rsid w:val="00226DA3"/>
    <w:rsid w:val="0022718D"/>
    <w:rsid w:val="002272D5"/>
    <w:rsid w:val="002276BD"/>
    <w:rsid w:val="002276E4"/>
    <w:rsid w:val="002277B0"/>
    <w:rsid w:val="0022794E"/>
    <w:rsid w:val="00227EA5"/>
    <w:rsid w:val="002306F8"/>
    <w:rsid w:val="0023199E"/>
    <w:rsid w:val="0023200B"/>
    <w:rsid w:val="00233D64"/>
    <w:rsid w:val="00234467"/>
    <w:rsid w:val="00234784"/>
    <w:rsid w:val="0023482A"/>
    <w:rsid w:val="00234882"/>
    <w:rsid w:val="00234B1D"/>
    <w:rsid w:val="00234D64"/>
    <w:rsid w:val="00235198"/>
    <w:rsid w:val="002356F5"/>
    <w:rsid w:val="002359CB"/>
    <w:rsid w:val="00241456"/>
    <w:rsid w:val="0024166A"/>
    <w:rsid w:val="00241783"/>
    <w:rsid w:val="002419F1"/>
    <w:rsid w:val="00242085"/>
    <w:rsid w:val="00242CA0"/>
    <w:rsid w:val="00243540"/>
    <w:rsid w:val="002437C0"/>
    <w:rsid w:val="00243AB8"/>
    <w:rsid w:val="00244171"/>
    <w:rsid w:val="0024497B"/>
    <w:rsid w:val="0024515B"/>
    <w:rsid w:val="002452D1"/>
    <w:rsid w:val="00245845"/>
    <w:rsid w:val="00245CB9"/>
    <w:rsid w:val="00246021"/>
    <w:rsid w:val="0024666E"/>
    <w:rsid w:val="0024742D"/>
    <w:rsid w:val="00247735"/>
    <w:rsid w:val="00247F52"/>
    <w:rsid w:val="00250476"/>
    <w:rsid w:val="00250926"/>
    <w:rsid w:val="00250B25"/>
    <w:rsid w:val="00250BBE"/>
    <w:rsid w:val="002510CC"/>
    <w:rsid w:val="002515C2"/>
    <w:rsid w:val="0025194F"/>
    <w:rsid w:val="0025214A"/>
    <w:rsid w:val="00252C7A"/>
    <w:rsid w:val="00252E54"/>
    <w:rsid w:val="00253885"/>
    <w:rsid w:val="0025459D"/>
    <w:rsid w:val="00254849"/>
    <w:rsid w:val="0025498D"/>
    <w:rsid w:val="00255208"/>
    <w:rsid w:val="002565AC"/>
    <w:rsid w:val="002579EC"/>
    <w:rsid w:val="00260C06"/>
    <w:rsid w:val="0026148A"/>
    <w:rsid w:val="00261740"/>
    <w:rsid w:val="00261DA7"/>
    <w:rsid w:val="00261DA8"/>
    <w:rsid w:val="00262696"/>
    <w:rsid w:val="002626D8"/>
    <w:rsid w:val="002634BC"/>
    <w:rsid w:val="002635A9"/>
    <w:rsid w:val="002643C3"/>
    <w:rsid w:val="0026497C"/>
    <w:rsid w:val="00264A0C"/>
    <w:rsid w:val="00264E01"/>
    <w:rsid w:val="00264E54"/>
    <w:rsid w:val="00267283"/>
    <w:rsid w:val="00267EF4"/>
    <w:rsid w:val="00270CB8"/>
    <w:rsid w:val="0027165C"/>
    <w:rsid w:val="00272628"/>
    <w:rsid w:val="00272B08"/>
    <w:rsid w:val="00272CE3"/>
    <w:rsid w:val="00273B79"/>
    <w:rsid w:val="0027402D"/>
    <w:rsid w:val="00275234"/>
    <w:rsid w:val="00275273"/>
    <w:rsid w:val="00276D08"/>
    <w:rsid w:val="0027730D"/>
    <w:rsid w:val="002774C1"/>
    <w:rsid w:val="0027786F"/>
    <w:rsid w:val="00277D52"/>
    <w:rsid w:val="00281BB8"/>
    <w:rsid w:val="00281E9E"/>
    <w:rsid w:val="00282A5F"/>
    <w:rsid w:val="00283112"/>
    <w:rsid w:val="00283DB9"/>
    <w:rsid w:val="00285170"/>
    <w:rsid w:val="00285361"/>
    <w:rsid w:val="002853ED"/>
    <w:rsid w:val="00286128"/>
    <w:rsid w:val="00287EB7"/>
    <w:rsid w:val="00290A49"/>
    <w:rsid w:val="00290B3E"/>
    <w:rsid w:val="0029276F"/>
    <w:rsid w:val="002929F8"/>
    <w:rsid w:val="00292D60"/>
    <w:rsid w:val="00293844"/>
    <w:rsid w:val="00293D48"/>
    <w:rsid w:val="00293E06"/>
    <w:rsid w:val="00294D34"/>
    <w:rsid w:val="00294E3B"/>
    <w:rsid w:val="002955FE"/>
    <w:rsid w:val="00295812"/>
    <w:rsid w:val="00295DED"/>
    <w:rsid w:val="00295F14"/>
    <w:rsid w:val="00295F1A"/>
    <w:rsid w:val="00296094"/>
    <w:rsid w:val="00296193"/>
    <w:rsid w:val="00296B2B"/>
    <w:rsid w:val="00296C66"/>
    <w:rsid w:val="00296EBE"/>
    <w:rsid w:val="002974E3"/>
    <w:rsid w:val="002A084B"/>
    <w:rsid w:val="002A0DF7"/>
    <w:rsid w:val="002A0F2D"/>
    <w:rsid w:val="002A109F"/>
    <w:rsid w:val="002A1260"/>
    <w:rsid w:val="002A1589"/>
    <w:rsid w:val="002A1608"/>
    <w:rsid w:val="002A205D"/>
    <w:rsid w:val="002A25DC"/>
    <w:rsid w:val="002A2850"/>
    <w:rsid w:val="002A2AE4"/>
    <w:rsid w:val="002A2C65"/>
    <w:rsid w:val="002A3AAB"/>
    <w:rsid w:val="002A44BC"/>
    <w:rsid w:val="002A4CEA"/>
    <w:rsid w:val="002A4DC3"/>
    <w:rsid w:val="002A595F"/>
    <w:rsid w:val="002A5977"/>
    <w:rsid w:val="002A5A13"/>
    <w:rsid w:val="002A5AC0"/>
    <w:rsid w:val="002A5B84"/>
    <w:rsid w:val="002A6DF6"/>
    <w:rsid w:val="002A757F"/>
    <w:rsid w:val="002A7F44"/>
    <w:rsid w:val="002B0C40"/>
    <w:rsid w:val="002B0C49"/>
    <w:rsid w:val="002B1419"/>
    <w:rsid w:val="002B1966"/>
    <w:rsid w:val="002B1B0C"/>
    <w:rsid w:val="002B23E3"/>
    <w:rsid w:val="002B32FF"/>
    <w:rsid w:val="002B3726"/>
    <w:rsid w:val="002B3868"/>
    <w:rsid w:val="002B4508"/>
    <w:rsid w:val="002B4E47"/>
    <w:rsid w:val="002B52F8"/>
    <w:rsid w:val="002B5779"/>
    <w:rsid w:val="002B5863"/>
    <w:rsid w:val="002B6717"/>
    <w:rsid w:val="002B6DA0"/>
    <w:rsid w:val="002B71DF"/>
    <w:rsid w:val="002B7332"/>
    <w:rsid w:val="002B74D9"/>
    <w:rsid w:val="002B74E2"/>
    <w:rsid w:val="002B7F51"/>
    <w:rsid w:val="002C09E7"/>
    <w:rsid w:val="002C0B92"/>
    <w:rsid w:val="002C1240"/>
    <w:rsid w:val="002C2287"/>
    <w:rsid w:val="002C3539"/>
    <w:rsid w:val="002C3F07"/>
    <w:rsid w:val="002C40F8"/>
    <w:rsid w:val="002C4CA5"/>
    <w:rsid w:val="002C5278"/>
    <w:rsid w:val="002C5708"/>
    <w:rsid w:val="002C5DB2"/>
    <w:rsid w:val="002C7A97"/>
    <w:rsid w:val="002C7E22"/>
    <w:rsid w:val="002C7EBB"/>
    <w:rsid w:val="002D04D8"/>
    <w:rsid w:val="002D06C1"/>
    <w:rsid w:val="002D0A21"/>
    <w:rsid w:val="002D132A"/>
    <w:rsid w:val="002D1924"/>
    <w:rsid w:val="002D1A1D"/>
    <w:rsid w:val="002D1CBA"/>
    <w:rsid w:val="002D1D7F"/>
    <w:rsid w:val="002D1E65"/>
    <w:rsid w:val="002D373E"/>
    <w:rsid w:val="002D42B5"/>
    <w:rsid w:val="002D4566"/>
    <w:rsid w:val="002D4837"/>
    <w:rsid w:val="002D4C55"/>
    <w:rsid w:val="002D4F1A"/>
    <w:rsid w:val="002D57FD"/>
    <w:rsid w:val="002D6840"/>
    <w:rsid w:val="002D6DA6"/>
    <w:rsid w:val="002D6EC6"/>
    <w:rsid w:val="002D6F7B"/>
    <w:rsid w:val="002D7580"/>
    <w:rsid w:val="002D7977"/>
    <w:rsid w:val="002D79AC"/>
    <w:rsid w:val="002D7CF6"/>
    <w:rsid w:val="002D7EBE"/>
    <w:rsid w:val="002E039D"/>
    <w:rsid w:val="002E2199"/>
    <w:rsid w:val="002E240A"/>
    <w:rsid w:val="002E2520"/>
    <w:rsid w:val="002E2765"/>
    <w:rsid w:val="002E4156"/>
    <w:rsid w:val="002E490E"/>
    <w:rsid w:val="002E4D5A"/>
    <w:rsid w:val="002E5BBE"/>
    <w:rsid w:val="002E6031"/>
    <w:rsid w:val="002E6326"/>
    <w:rsid w:val="002E6E0B"/>
    <w:rsid w:val="002E7116"/>
    <w:rsid w:val="002E73ED"/>
    <w:rsid w:val="002E7939"/>
    <w:rsid w:val="002F03D3"/>
    <w:rsid w:val="002F0E60"/>
    <w:rsid w:val="002F1E57"/>
    <w:rsid w:val="002F2444"/>
    <w:rsid w:val="002F25C2"/>
    <w:rsid w:val="002F30E0"/>
    <w:rsid w:val="002F3386"/>
    <w:rsid w:val="002F35E4"/>
    <w:rsid w:val="002F3730"/>
    <w:rsid w:val="002F38E1"/>
    <w:rsid w:val="002F4D70"/>
    <w:rsid w:val="002F65E9"/>
    <w:rsid w:val="002F7AF6"/>
    <w:rsid w:val="00300E63"/>
    <w:rsid w:val="00302F5F"/>
    <w:rsid w:val="00303AD7"/>
    <w:rsid w:val="0030441D"/>
    <w:rsid w:val="0030448F"/>
    <w:rsid w:val="00304853"/>
    <w:rsid w:val="00304D94"/>
    <w:rsid w:val="00305CF6"/>
    <w:rsid w:val="00305FD1"/>
    <w:rsid w:val="00306063"/>
    <w:rsid w:val="003073B0"/>
    <w:rsid w:val="0030768E"/>
    <w:rsid w:val="00311650"/>
    <w:rsid w:val="00311F16"/>
    <w:rsid w:val="00312F13"/>
    <w:rsid w:val="00312F68"/>
    <w:rsid w:val="00313B85"/>
    <w:rsid w:val="0031440C"/>
    <w:rsid w:val="003159FF"/>
    <w:rsid w:val="00316CDC"/>
    <w:rsid w:val="00317988"/>
    <w:rsid w:val="00317C4F"/>
    <w:rsid w:val="00320106"/>
    <w:rsid w:val="00320D48"/>
    <w:rsid w:val="00321F6D"/>
    <w:rsid w:val="00322099"/>
    <w:rsid w:val="003221B4"/>
    <w:rsid w:val="003226BE"/>
    <w:rsid w:val="0032289A"/>
    <w:rsid w:val="00322E62"/>
    <w:rsid w:val="00322F78"/>
    <w:rsid w:val="00323353"/>
    <w:rsid w:val="00323A59"/>
    <w:rsid w:val="003241E4"/>
    <w:rsid w:val="0032468B"/>
    <w:rsid w:val="003246A4"/>
    <w:rsid w:val="00324EDD"/>
    <w:rsid w:val="003276F2"/>
    <w:rsid w:val="003278B3"/>
    <w:rsid w:val="00327A7F"/>
    <w:rsid w:val="00327F24"/>
    <w:rsid w:val="003301CE"/>
    <w:rsid w:val="00330BFB"/>
    <w:rsid w:val="00330F05"/>
    <w:rsid w:val="00331184"/>
    <w:rsid w:val="00332266"/>
    <w:rsid w:val="0033262D"/>
    <w:rsid w:val="003327DD"/>
    <w:rsid w:val="00332C21"/>
    <w:rsid w:val="003331E4"/>
    <w:rsid w:val="00333B5C"/>
    <w:rsid w:val="00333F25"/>
    <w:rsid w:val="00335952"/>
    <w:rsid w:val="00335E26"/>
    <w:rsid w:val="00335E7E"/>
    <w:rsid w:val="00336C64"/>
    <w:rsid w:val="00337162"/>
    <w:rsid w:val="00340079"/>
    <w:rsid w:val="00340B6D"/>
    <w:rsid w:val="00340CE5"/>
    <w:rsid w:val="00340E69"/>
    <w:rsid w:val="00341554"/>
    <w:rsid w:val="003418DA"/>
    <w:rsid w:val="0034194F"/>
    <w:rsid w:val="00341DDC"/>
    <w:rsid w:val="003422F5"/>
    <w:rsid w:val="00342494"/>
    <w:rsid w:val="00342A76"/>
    <w:rsid w:val="00342CF2"/>
    <w:rsid w:val="00342DB8"/>
    <w:rsid w:val="00343298"/>
    <w:rsid w:val="00343789"/>
    <w:rsid w:val="0034387F"/>
    <w:rsid w:val="003440F6"/>
    <w:rsid w:val="003441D5"/>
    <w:rsid w:val="00344605"/>
    <w:rsid w:val="003451CA"/>
    <w:rsid w:val="003452C7"/>
    <w:rsid w:val="00346F7D"/>
    <w:rsid w:val="003474AA"/>
    <w:rsid w:val="00347C8C"/>
    <w:rsid w:val="00350C1E"/>
    <w:rsid w:val="00350D15"/>
    <w:rsid w:val="00350D1D"/>
    <w:rsid w:val="00351901"/>
    <w:rsid w:val="00351B1B"/>
    <w:rsid w:val="00352C83"/>
    <w:rsid w:val="00353226"/>
    <w:rsid w:val="003547CF"/>
    <w:rsid w:val="00354D5F"/>
    <w:rsid w:val="00354DFE"/>
    <w:rsid w:val="00356A45"/>
    <w:rsid w:val="00356C92"/>
    <w:rsid w:val="00356D4F"/>
    <w:rsid w:val="0035719F"/>
    <w:rsid w:val="003571BF"/>
    <w:rsid w:val="00357FF8"/>
    <w:rsid w:val="003615D2"/>
    <w:rsid w:val="003617D4"/>
    <w:rsid w:val="00361BE6"/>
    <w:rsid w:val="00361BFE"/>
    <w:rsid w:val="00361DBB"/>
    <w:rsid w:val="0036201D"/>
    <w:rsid w:val="0036206F"/>
    <w:rsid w:val="00362EF5"/>
    <w:rsid w:val="00363505"/>
    <w:rsid w:val="003635E9"/>
    <w:rsid w:val="0036429C"/>
    <w:rsid w:val="00364A53"/>
    <w:rsid w:val="003654CB"/>
    <w:rsid w:val="00365F26"/>
    <w:rsid w:val="00365F86"/>
    <w:rsid w:val="00365F87"/>
    <w:rsid w:val="00366E76"/>
    <w:rsid w:val="00367465"/>
    <w:rsid w:val="00370348"/>
    <w:rsid w:val="003705F4"/>
    <w:rsid w:val="00370D58"/>
    <w:rsid w:val="00370EB8"/>
    <w:rsid w:val="00371316"/>
    <w:rsid w:val="0037167D"/>
    <w:rsid w:val="00371C2B"/>
    <w:rsid w:val="0037491D"/>
    <w:rsid w:val="00375D7D"/>
    <w:rsid w:val="00376713"/>
    <w:rsid w:val="00377B1C"/>
    <w:rsid w:val="00380188"/>
    <w:rsid w:val="00381815"/>
    <w:rsid w:val="003819AF"/>
    <w:rsid w:val="00381AC9"/>
    <w:rsid w:val="003820E9"/>
    <w:rsid w:val="00382312"/>
    <w:rsid w:val="00382377"/>
    <w:rsid w:val="00382DE7"/>
    <w:rsid w:val="003845E8"/>
    <w:rsid w:val="00384CA5"/>
    <w:rsid w:val="00384FFC"/>
    <w:rsid w:val="00385105"/>
    <w:rsid w:val="003867F9"/>
    <w:rsid w:val="003872FC"/>
    <w:rsid w:val="00387ADC"/>
    <w:rsid w:val="00387D29"/>
    <w:rsid w:val="00390020"/>
    <w:rsid w:val="003903D6"/>
    <w:rsid w:val="0039040E"/>
    <w:rsid w:val="00390EE6"/>
    <w:rsid w:val="0039118F"/>
    <w:rsid w:val="00391E61"/>
    <w:rsid w:val="00391EDD"/>
    <w:rsid w:val="00392AD7"/>
    <w:rsid w:val="00392ADE"/>
    <w:rsid w:val="003933F0"/>
    <w:rsid w:val="003938D9"/>
    <w:rsid w:val="00393A70"/>
    <w:rsid w:val="00394376"/>
    <w:rsid w:val="003943FF"/>
    <w:rsid w:val="00395330"/>
    <w:rsid w:val="003954D6"/>
    <w:rsid w:val="00396836"/>
    <w:rsid w:val="0039730A"/>
    <w:rsid w:val="003974EB"/>
    <w:rsid w:val="00397A23"/>
    <w:rsid w:val="00397CC5"/>
    <w:rsid w:val="003A017C"/>
    <w:rsid w:val="003A0FED"/>
    <w:rsid w:val="003A1097"/>
    <w:rsid w:val="003A11FA"/>
    <w:rsid w:val="003A1582"/>
    <w:rsid w:val="003A2EC3"/>
    <w:rsid w:val="003A39F0"/>
    <w:rsid w:val="003A4077"/>
    <w:rsid w:val="003A40F0"/>
    <w:rsid w:val="003A4185"/>
    <w:rsid w:val="003A4FFE"/>
    <w:rsid w:val="003A5430"/>
    <w:rsid w:val="003A5548"/>
    <w:rsid w:val="003A56F0"/>
    <w:rsid w:val="003A59C9"/>
    <w:rsid w:val="003A5B4C"/>
    <w:rsid w:val="003A5C06"/>
    <w:rsid w:val="003A5C57"/>
    <w:rsid w:val="003A5FD8"/>
    <w:rsid w:val="003A6135"/>
    <w:rsid w:val="003A663C"/>
    <w:rsid w:val="003A66F9"/>
    <w:rsid w:val="003A7296"/>
    <w:rsid w:val="003A7405"/>
    <w:rsid w:val="003B09AD"/>
    <w:rsid w:val="003B0A2B"/>
    <w:rsid w:val="003B0BD9"/>
    <w:rsid w:val="003B0C78"/>
    <w:rsid w:val="003B0E0D"/>
    <w:rsid w:val="003B1119"/>
    <w:rsid w:val="003B1C8A"/>
    <w:rsid w:val="003B1F18"/>
    <w:rsid w:val="003B267D"/>
    <w:rsid w:val="003B2C20"/>
    <w:rsid w:val="003B303A"/>
    <w:rsid w:val="003B4992"/>
    <w:rsid w:val="003B51DE"/>
    <w:rsid w:val="003B5607"/>
    <w:rsid w:val="003B59AA"/>
    <w:rsid w:val="003B5BF0"/>
    <w:rsid w:val="003B60BF"/>
    <w:rsid w:val="003B6BE3"/>
    <w:rsid w:val="003B768C"/>
    <w:rsid w:val="003C010C"/>
    <w:rsid w:val="003C0A6C"/>
    <w:rsid w:val="003C1282"/>
    <w:rsid w:val="003C1780"/>
    <w:rsid w:val="003C18C5"/>
    <w:rsid w:val="003C222D"/>
    <w:rsid w:val="003C2859"/>
    <w:rsid w:val="003C309D"/>
    <w:rsid w:val="003C41F6"/>
    <w:rsid w:val="003C42D8"/>
    <w:rsid w:val="003C4A51"/>
    <w:rsid w:val="003C5053"/>
    <w:rsid w:val="003C5A43"/>
    <w:rsid w:val="003D0519"/>
    <w:rsid w:val="003D0A0D"/>
    <w:rsid w:val="003D0FF6"/>
    <w:rsid w:val="003D1246"/>
    <w:rsid w:val="003D262C"/>
    <w:rsid w:val="003D3DA4"/>
    <w:rsid w:val="003D3FD3"/>
    <w:rsid w:val="003D3FD7"/>
    <w:rsid w:val="003D448D"/>
    <w:rsid w:val="003D4F54"/>
    <w:rsid w:val="003D6162"/>
    <w:rsid w:val="003D6192"/>
    <w:rsid w:val="003D6D61"/>
    <w:rsid w:val="003D6F34"/>
    <w:rsid w:val="003E091D"/>
    <w:rsid w:val="003E0929"/>
    <w:rsid w:val="003E12FE"/>
    <w:rsid w:val="003E1C53"/>
    <w:rsid w:val="003E2A69"/>
    <w:rsid w:val="003E2D49"/>
    <w:rsid w:val="003E2FD4"/>
    <w:rsid w:val="003E3D3F"/>
    <w:rsid w:val="003E43F2"/>
    <w:rsid w:val="003E49F6"/>
    <w:rsid w:val="003E56D8"/>
    <w:rsid w:val="003E59AA"/>
    <w:rsid w:val="003E63B4"/>
    <w:rsid w:val="003E649C"/>
    <w:rsid w:val="003E6F65"/>
    <w:rsid w:val="003E7C3E"/>
    <w:rsid w:val="003F02C4"/>
    <w:rsid w:val="003F0841"/>
    <w:rsid w:val="003F1F6F"/>
    <w:rsid w:val="003F23D3"/>
    <w:rsid w:val="003F3F08"/>
    <w:rsid w:val="003F4053"/>
    <w:rsid w:val="003F49F1"/>
    <w:rsid w:val="003F4AF2"/>
    <w:rsid w:val="003F57F5"/>
    <w:rsid w:val="003F59C9"/>
    <w:rsid w:val="003F5ED1"/>
    <w:rsid w:val="003F6272"/>
    <w:rsid w:val="003F6364"/>
    <w:rsid w:val="003F72A3"/>
    <w:rsid w:val="003F754C"/>
    <w:rsid w:val="003F7830"/>
    <w:rsid w:val="003F792F"/>
    <w:rsid w:val="00400118"/>
    <w:rsid w:val="004002F1"/>
    <w:rsid w:val="0040098F"/>
    <w:rsid w:val="00400DFC"/>
    <w:rsid w:val="00400E72"/>
    <w:rsid w:val="00401400"/>
    <w:rsid w:val="00403041"/>
    <w:rsid w:val="00403233"/>
    <w:rsid w:val="004037D9"/>
    <w:rsid w:val="004041A4"/>
    <w:rsid w:val="00404416"/>
    <w:rsid w:val="00404869"/>
    <w:rsid w:val="00405010"/>
    <w:rsid w:val="004051DE"/>
    <w:rsid w:val="00405884"/>
    <w:rsid w:val="00406152"/>
    <w:rsid w:val="00407D39"/>
    <w:rsid w:val="00411176"/>
    <w:rsid w:val="00411938"/>
    <w:rsid w:val="00412EA3"/>
    <w:rsid w:val="00413040"/>
    <w:rsid w:val="00413DE4"/>
    <w:rsid w:val="00414252"/>
    <w:rsid w:val="00414551"/>
    <w:rsid w:val="0041477A"/>
    <w:rsid w:val="00414D97"/>
    <w:rsid w:val="00414DB2"/>
    <w:rsid w:val="00414F55"/>
    <w:rsid w:val="0041507D"/>
    <w:rsid w:val="004153B5"/>
    <w:rsid w:val="004154AC"/>
    <w:rsid w:val="00415E22"/>
    <w:rsid w:val="004167A3"/>
    <w:rsid w:val="00416A05"/>
    <w:rsid w:val="00416C76"/>
    <w:rsid w:val="00417847"/>
    <w:rsid w:val="0042036E"/>
    <w:rsid w:val="004215AD"/>
    <w:rsid w:val="004218B8"/>
    <w:rsid w:val="00421D40"/>
    <w:rsid w:val="00422137"/>
    <w:rsid w:val="0042258B"/>
    <w:rsid w:val="004225C8"/>
    <w:rsid w:val="00422C6D"/>
    <w:rsid w:val="00422EC2"/>
    <w:rsid w:val="004244B8"/>
    <w:rsid w:val="00424647"/>
    <w:rsid w:val="00425595"/>
    <w:rsid w:val="00425AA0"/>
    <w:rsid w:val="00426981"/>
    <w:rsid w:val="004269B8"/>
    <w:rsid w:val="00426C30"/>
    <w:rsid w:val="00426C86"/>
    <w:rsid w:val="00427621"/>
    <w:rsid w:val="004304CD"/>
    <w:rsid w:val="00430547"/>
    <w:rsid w:val="004320D9"/>
    <w:rsid w:val="004324E5"/>
    <w:rsid w:val="004325D6"/>
    <w:rsid w:val="00432DAA"/>
    <w:rsid w:val="004337B3"/>
    <w:rsid w:val="00433AED"/>
    <w:rsid w:val="00434305"/>
    <w:rsid w:val="0043474F"/>
    <w:rsid w:val="004349DA"/>
    <w:rsid w:val="00435DF7"/>
    <w:rsid w:val="00436D10"/>
    <w:rsid w:val="0043782B"/>
    <w:rsid w:val="00437868"/>
    <w:rsid w:val="0044030B"/>
    <w:rsid w:val="0044083F"/>
    <w:rsid w:val="0044111A"/>
    <w:rsid w:val="00441952"/>
    <w:rsid w:val="00441AE7"/>
    <w:rsid w:val="00442719"/>
    <w:rsid w:val="00442DC9"/>
    <w:rsid w:val="004432F5"/>
    <w:rsid w:val="00443901"/>
    <w:rsid w:val="00443C18"/>
    <w:rsid w:val="0044486D"/>
    <w:rsid w:val="00445574"/>
    <w:rsid w:val="00445F71"/>
    <w:rsid w:val="004461BE"/>
    <w:rsid w:val="004467FB"/>
    <w:rsid w:val="004468B8"/>
    <w:rsid w:val="00447A93"/>
    <w:rsid w:val="004511AC"/>
    <w:rsid w:val="0045278C"/>
    <w:rsid w:val="00452A45"/>
    <w:rsid w:val="00452D6B"/>
    <w:rsid w:val="004538BE"/>
    <w:rsid w:val="00453BE2"/>
    <w:rsid w:val="00454484"/>
    <w:rsid w:val="00454941"/>
    <w:rsid w:val="00455009"/>
    <w:rsid w:val="0045517B"/>
    <w:rsid w:val="00455300"/>
    <w:rsid w:val="004561F9"/>
    <w:rsid w:val="004563CD"/>
    <w:rsid w:val="00456644"/>
    <w:rsid w:val="00456FDE"/>
    <w:rsid w:val="004573CB"/>
    <w:rsid w:val="004577FD"/>
    <w:rsid w:val="00461795"/>
    <w:rsid w:val="00462896"/>
    <w:rsid w:val="00462ECD"/>
    <w:rsid w:val="004632F4"/>
    <w:rsid w:val="00463B77"/>
    <w:rsid w:val="00463C7B"/>
    <w:rsid w:val="00463F02"/>
    <w:rsid w:val="004644A6"/>
    <w:rsid w:val="00464C3B"/>
    <w:rsid w:val="0046531D"/>
    <w:rsid w:val="00465448"/>
    <w:rsid w:val="00465580"/>
    <w:rsid w:val="004659BD"/>
    <w:rsid w:val="004665DD"/>
    <w:rsid w:val="0046701F"/>
    <w:rsid w:val="00467498"/>
    <w:rsid w:val="00467896"/>
    <w:rsid w:val="00467B6F"/>
    <w:rsid w:val="00467EAF"/>
    <w:rsid w:val="00470775"/>
    <w:rsid w:val="0047137D"/>
    <w:rsid w:val="004715BD"/>
    <w:rsid w:val="004716C7"/>
    <w:rsid w:val="004716EC"/>
    <w:rsid w:val="00471928"/>
    <w:rsid w:val="004720E1"/>
    <w:rsid w:val="00473A4A"/>
    <w:rsid w:val="00474316"/>
    <w:rsid w:val="004746B1"/>
    <w:rsid w:val="0047583F"/>
    <w:rsid w:val="004762AB"/>
    <w:rsid w:val="004769C5"/>
    <w:rsid w:val="00477EB0"/>
    <w:rsid w:val="00480547"/>
    <w:rsid w:val="00481F43"/>
    <w:rsid w:val="0048238D"/>
    <w:rsid w:val="00482A7B"/>
    <w:rsid w:val="00482F0D"/>
    <w:rsid w:val="00483826"/>
    <w:rsid w:val="004838AE"/>
    <w:rsid w:val="004840E1"/>
    <w:rsid w:val="004845DB"/>
    <w:rsid w:val="00484936"/>
    <w:rsid w:val="00484ABB"/>
    <w:rsid w:val="00484D93"/>
    <w:rsid w:val="00485C89"/>
    <w:rsid w:val="0048603C"/>
    <w:rsid w:val="00486BE3"/>
    <w:rsid w:val="00490178"/>
    <w:rsid w:val="00490565"/>
    <w:rsid w:val="004905E4"/>
    <w:rsid w:val="00490A89"/>
    <w:rsid w:val="00490AB4"/>
    <w:rsid w:val="004920D8"/>
    <w:rsid w:val="004922A3"/>
    <w:rsid w:val="00492F02"/>
    <w:rsid w:val="004939AE"/>
    <w:rsid w:val="004942A8"/>
    <w:rsid w:val="00495ED1"/>
    <w:rsid w:val="00495F52"/>
    <w:rsid w:val="004A05DE"/>
    <w:rsid w:val="004A0BE5"/>
    <w:rsid w:val="004A0C9B"/>
    <w:rsid w:val="004A0CD9"/>
    <w:rsid w:val="004A12DF"/>
    <w:rsid w:val="004A1BA8"/>
    <w:rsid w:val="004A1EC6"/>
    <w:rsid w:val="004A3580"/>
    <w:rsid w:val="004A38F6"/>
    <w:rsid w:val="004A3A9A"/>
    <w:rsid w:val="004A4B57"/>
    <w:rsid w:val="004A5DF1"/>
    <w:rsid w:val="004A63FA"/>
    <w:rsid w:val="004A7866"/>
    <w:rsid w:val="004A7EEA"/>
    <w:rsid w:val="004B0272"/>
    <w:rsid w:val="004B083F"/>
    <w:rsid w:val="004B1F82"/>
    <w:rsid w:val="004B2701"/>
    <w:rsid w:val="004B2A10"/>
    <w:rsid w:val="004B2E1B"/>
    <w:rsid w:val="004B3E93"/>
    <w:rsid w:val="004B4D21"/>
    <w:rsid w:val="004B5832"/>
    <w:rsid w:val="004B5A79"/>
    <w:rsid w:val="004B5F09"/>
    <w:rsid w:val="004B6F15"/>
    <w:rsid w:val="004B743C"/>
    <w:rsid w:val="004B76A7"/>
    <w:rsid w:val="004B7C91"/>
    <w:rsid w:val="004C03C5"/>
    <w:rsid w:val="004C0B76"/>
    <w:rsid w:val="004C15A5"/>
    <w:rsid w:val="004C1FBC"/>
    <w:rsid w:val="004C2851"/>
    <w:rsid w:val="004C3F1D"/>
    <w:rsid w:val="004C458D"/>
    <w:rsid w:val="004C4C6A"/>
    <w:rsid w:val="004C5629"/>
    <w:rsid w:val="004C61E4"/>
    <w:rsid w:val="004C6424"/>
    <w:rsid w:val="004C68C6"/>
    <w:rsid w:val="004C7556"/>
    <w:rsid w:val="004C7E9D"/>
    <w:rsid w:val="004C7F67"/>
    <w:rsid w:val="004D06DC"/>
    <w:rsid w:val="004D076D"/>
    <w:rsid w:val="004D0EF1"/>
    <w:rsid w:val="004D1030"/>
    <w:rsid w:val="004D14FF"/>
    <w:rsid w:val="004D152A"/>
    <w:rsid w:val="004D155E"/>
    <w:rsid w:val="004D189E"/>
    <w:rsid w:val="004D1987"/>
    <w:rsid w:val="004D20E8"/>
    <w:rsid w:val="004D2253"/>
    <w:rsid w:val="004D22E7"/>
    <w:rsid w:val="004D2720"/>
    <w:rsid w:val="004D3DCC"/>
    <w:rsid w:val="004D4406"/>
    <w:rsid w:val="004D563F"/>
    <w:rsid w:val="004D57A6"/>
    <w:rsid w:val="004D57B8"/>
    <w:rsid w:val="004D582F"/>
    <w:rsid w:val="004D6333"/>
    <w:rsid w:val="004D7AF0"/>
    <w:rsid w:val="004D7C42"/>
    <w:rsid w:val="004E0457"/>
    <w:rsid w:val="004E0465"/>
    <w:rsid w:val="004E127B"/>
    <w:rsid w:val="004E1C0A"/>
    <w:rsid w:val="004E2C68"/>
    <w:rsid w:val="004E3014"/>
    <w:rsid w:val="004E3037"/>
    <w:rsid w:val="004E30C5"/>
    <w:rsid w:val="004E390F"/>
    <w:rsid w:val="004E3BAB"/>
    <w:rsid w:val="004E4139"/>
    <w:rsid w:val="004E49BF"/>
    <w:rsid w:val="004E4AA5"/>
    <w:rsid w:val="004E4AEE"/>
    <w:rsid w:val="004E4F6A"/>
    <w:rsid w:val="004E566F"/>
    <w:rsid w:val="004E59A0"/>
    <w:rsid w:val="004E59E3"/>
    <w:rsid w:val="004E5AF8"/>
    <w:rsid w:val="004E67C0"/>
    <w:rsid w:val="004E6987"/>
    <w:rsid w:val="004E6992"/>
    <w:rsid w:val="004E6FBE"/>
    <w:rsid w:val="004E6FF0"/>
    <w:rsid w:val="004E7287"/>
    <w:rsid w:val="004E7A08"/>
    <w:rsid w:val="004E7C01"/>
    <w:rsid w:val="004E7EA7"/>
    <w:rsid w:val="004F01E1"/>
    <w:rsid w:val="004F0EB4"/>
    <w:rsid w:val="004F1A72"/>
    <w:rsid w:val="004F2FD0"/>
    <w:rsid w:val="004F365D"/>
    <w:rsid w:val="004F391A"/>
    <w:rsid w:val="004F3CFB"/>
    <w:rsid w:val="004F5789"/>
    <w:rsid w:val="004F57B9"/>
    <w:rsid w:val="004F5DA2"/>
    <w:rsid w:val="004F6456"/>
    <w:rsid w:val="004F696E"/>
    <w:rsid w:val="004F6C11"/>
    <w:rsid w:val="004F6C71"/>
    <w:rsid w:val="004F6D3B"/>
    <w:rsid w:val="004F7080"/>
    <w:rsid w:val="004F7E8E"/>
    <w:rsid w:val="00500096"/>
    <w:rsid w:val="00500CCA"/>
    <w:rsid w:val="00501139"/>
    <w:rsid w:val="00501D96"/>
    <w:rsid w:val="00502991"/>
    <w:rsid w:val="005029D2"/>
    <w:rsid w:val="0050363E"/>
    <w:rsid w:val="005039BC"/>
    <w:rsid w:val="00503A9F"/>
    <w:rsid w:val="005043BB"/>
    <w:rsid w:val="00504A3D"/>
    <w:rsid w:val="00505354"/>
    <w:rsid w:val="00505767"/>
    <w:rsid w:val="005062FF"/>
    <w:rsid w:val="005073F0"/>
    <w:rsid w:val="005104CA"/>
    <w:rsid w:val="00510607"/>
    <w:rsid w:val="00510A7B"/>
    <w:rsid w:val="00510B9E"/>
    <w:rsid w:val="00510F56"/>
    <w:rsid w:val="005111E1"/>
    <w:rsid w:val="00511523"/>
    <w:rsid w:val="00511ADA"/>
    <w:rsid w:val="00511B08"/>
    <w:rsid w:val="005120C4"/>
    <w:rsid w:val="0051224A"/>
    <w:rsid w:val="00512263"/>
    <w:rsid w:val="005127F0"/>
    <w:rsid w:val="00512F6E"/>
    <w:rsid w:val="00513038"/>
    <w:rsid w:val="00513AAA"/>
    <w:rsid w:val="00513DEC"/>
    <w:rsid w:val="00514174"/>
    <w:rsid w:val="005144FA"/>
    <w:rsid w:val="0051543D"/>
    <w:rsid w:val="00515988"/>
    <w:rsid w:val="00515EE1"/>
    <w:rsid w:val="00515FF8"/>
    <w:rsid w:val="00516088"/>
    <w:rsid w:val="005161B1"/>
    <w:rsid w:val="0051683C"/>
    <w:rsid w:val="00516B0B"/>
    <w:rsid w:val="00517854"/>
    <w:rsid w:val="00517F2E"/>
    <w:rsid w:val="005207F4"/>
    <w:rsid w:val="00521040"/>
    <w:rsid w:val="0052142F"/>
    <w:rsid w:val="005220EC"/>
    <w:rsid w:val="00523010"/>
    <w:rsid w:val="005238CF"/>
    <w:rsid w:val="00523A46"/>
    <w:rsid w:val="00523F95"/>
    <w:rsid w:val="00524D65"/>
    <w:rsid w:val="005250E1"/>
    <w:rsid w:val="00525B16"/>
    <w:rsid w:val="0052641A"/>
    <w:rsid w:val="00526FD8"/>
    <w:rsid w:val="0052782E"/>
    <w:rsid w:val="00527C82"/>
    <w:rsid w:val="00527C8A"/>
    <w:rsid w:val="0053123B"/>
    <w:rsid w:val="00532349"/>
    <w:rsid w:val="00532BC3"/>
    <w:rsid w:val="005334D0"/>
    <w:rsid w:val="005336DA"/>
    <w:rsid w:val="00533D04"/>
    <w:rsid w:val="00534804"/>
    <w:rsid w:val="00534BDF"/>
    <w:rsid w:val="005354EA"/>
    <w:rsid w:val="00535EC4"/>
    <w:rsid w:val="00535ED9"/>
    <w:rsid w:val="00536700"/>
    <w:rsid w:val="0053692B"/>
    <w:rsid w:val="005375E1"/>
    <w:rsid w:val="00537828"/>
    <w:rsid w:val="00540BE5"/>
    <w:rsid w:val="00541621"/>
    <w:rsid w:val="00541853"/>
    <w:rsid w:val="00541DB5"/>
    <w:rsid w:val="00542033"/>
    <w:rsid w:val="00542EF3"/>
    <w:rsid w:val="00543BDA"/>
    <w:rsid w:val="00543C9C"/>
    <w:rsid w:val="005441CC"/>
    <w:rsid w:val="0054533C"/>
    <w:rsid w:val="005479DA"/>
    <w:rsid w:val="00547BCC"/>
    <w:rsid w:val="0055013B"/>
    <w:rsid w:val="00550C30"/>
    <w:rsid w:val="0055131C"/>
    <w:rsid w:val="005515D5"/>
    <w:rsid w:val="00551F6F"/>
    <w:rsid w:val="00551F84"/>
    <w:rsid w:val="0055291E"/>
    <w:rsid w:val="005536A0"/>
    <w:rsid w:val="00553800"/>
    <w:rsid w:val="00555044"/>
    <w:rsid w:val="00555BC8"/>
    <w:rsid w:val="005564BA"/>
    <w:rsid w:val="00557899"/>
    <w:rsid w:val="005602AA"/>
    <w:rsid w:val="00561475"/>
    <w:rsid w:val="005621DC"/>
    <w:rsid w:val="005623C7"/>
    <w:rsid w:val="005631FE"/>
    <w:rsid w:val="005634FC"/>
    <w:rsid w:val="005639B9"/>
    <w:rsid w:val="00564361"/>
    <w:rsid w:val="0056487B"/>
    <w:rsid w:val="00564FB9"/>
    <w:rsid w:val="005664F0"/>
    <w:rsid w:val="005679D3"/>
    <w:rsid w:val="00567F19"/>
    <w:rsid w:val="00572290"/>
    <w:rsid w:val="0057248B"/>
    <w:rsid w:val="00572776"/>
    <w:rsid w:val="005730EC"/>
    <w:rsid w:val="00573999"/>
    <w:rsid w:val="00573D9E"/>
    <w:rsid w:val="00574932"/>
    <w:rsid w:val="0057558C"/>
    <w:rsid w:val="005801E3"/>
    <w:rsid w:val="005808DB"/>
    <w:rsid w:val="00580990"/>
    <w:rsid w:val="00580B40"/>
    <w:rsid w:val="00581802"/>
    <w:rsid w:val="00581B47"/>
    <w:rsid w:val="00581CDE"/>
    <w:rsid w:val="005829DE"/>
    <w:rsid w:val="00582EEF"/>
    <w:rsid w:val="0058315F"/>
    <w:rsid w:val="005836A8"/>
    <w:rsid w:val="0058394B"/>
    <w:rsid w:val="0058409C"/>
    <w:rsid w:val="00584262"/>
    <w:rsid w:val="0058509A"/>
    <w:rsid w:val="00585D78"/>
    <w:rsid w:val="00586630"/>
    <w:rsid w:val="0058674E"/>
    <w:rsid w:val="0058752E"/>
    <w:rsid w:val="00587ADD"/>
    <w:rsid w:val="00587B67"/>
    <w:rsid w:val="005904F8"/>
    <w:rsid w:val="00591794"/>
    <w:rsid w:val="00593099"/>
    <w:rsid w:val="005930B2"/>
    <w:rsid w:val="00593544"/>
    <w:rsid w:val="005936F1"/>
    <w:rsid w:val="00593F6E"/>
    <w:rsid w:val="005945C5"/>
    <w:rsid w:val="00594A22"/>
    <w:rsid w:val="0059519A"/>
    <w:rsid w:val="005955F6"/>
    <w:rsid w:val="00596160"/>
    <w:rsid w:val="00596390"/>
    <w:rsid w:val="005966E2"/>
    <w:rsid w:val="00596AD0"/>
    <w:rsid w:val="00596E13"/>
    <w:rsid w:val="00597007"/>
    <w:rsid w:val="005970E2"/>
    <w:rsid w:val="00597E01"/>
    <w:rsid w:val="005A041A"/>
    <w:rsid w:val="005A0966"/>
    <w:rsid w:val="005A1143"/>
    <w:rsid w:val="005A1149"/>
    <w:rsid w:val="005A11B7"/>
    <w:rsid w:val="005A17A1"/>
    <w:rsid w:val="005A21B2"/>
    <w:rsid w:val="005A260B"/>
    <w:rsid w:val="005A2E9C"/>
    <w:rsid w:val="005A332C"/>
    <w:rsid w:val="005A46DE"/>
    <w:rsid w:val="005A4A1B"/>
    <w:rsid w:val="005A5553"/>
    <w:rsid w:val="005A6862"/>
    <w:rsid w:val="005A721A"/>
    <w:rsid w:val="005A7462"/>
    <w:rsid w:val="005A7707"/>
    <w:rsid w:val="005A7830"/>
    <w:rsid w:val="005A7FCE"/>
    <w:rsid w:val="005B00BF"/>
    <w:rsid w:val="005B04D1"/>
    <w:rsid w:val="005B0546"/>
    <w:rsid w:val="005B0BDD"/>
    <w:rsid w:val="005B0F3F"/>
    <w:rsid w:val="005B4349"/>
    <w:rsid w:val="005B4903"/>
    <w:rsid w:val="005B51CE"/>
    <w:rsid w:val="005B52E1"/>
    <w:rsid w:val="005B56C4"/>
    <w:rsid w:val="005B5885"/>
    <w:rsid w:val="005B5CD7"/>
    <w:rsid w:val="005B5E58"/>
    <w:rsid w:val="005B6C06"/>
    <w:rsid w:val="005B6CF6"/>
    <w:rsid w:val="005B6EA8"/>
    <w:rsid w:val="005B7422"/>
    <w:rsid w:val="005B777F"/>
    <w:rsid w:val="005C0E71"/>
    <w:rsid w:val="005C1CB7"/>
    <w:rsid w:val="005C2681"/>
    <w:rsid w:val="005C26D1"/>
    <w:rsid w:val="005C29B8"/>
    <w:rsid w:val="005C2EF0"/>
    <w:rsid w:val="005C3945"/>
    <w:rsid w:val="005C3A07"/>
    <w:rsid w:val="005C4244"/>
    <w:rsid w:val="005C5F21"/>
    <w:rsid w:val="005C6ABF"/>
    <w:rsid w:val="005C7156"/>
    <w:rsid w:val="005C7ABC"/>
    <w:rsid w:val="005C7E3F"/>
    <w:rsid w:val="005D0399"/>
    <w:rsid w:val="005D0C75"/>
    <w:rsid w:val="005D1E63"/>
    <w:rsid w:val="005D355E"/>
    <w:rsid w:val="005D4171"/>
    <w:rsid w:val="005D5314"/>
    <w:rsid w:val="005D5DF6"/>
    <w:rsid w:val="005D6A95"/>
    <w:rsid w:val="005D6B2C"/>
    <w:rsid w:val="005D6D9C"/>
    <w:rsid w:val="005E062D"/>
    <w:rsid w:val="005E1A4F"/>
    <w:rsid w:val="005E1FE6"/>
    <w:rsid w:val="005E2230"/>
    <w:rsid w:val="005E2335"/>
    <w:rsid w:val="005E28A1"/>
    <w:rsid w:val="005E34CA"/>
    <w:rsid w:val="005E3C18"/>
    <w:rsid w:val="005E3F40"/>
    <w:rsid w:val="005E432E"/>
    <w:rsid w:val="005E611F"/>
    <w:rsid w:val="005E61B0"/>
    <w:rsid w:val="005E6318"/>
    <w:rsid w:val="005E6812"/>
    <w:rsid w:val="005E6E96"/>
    <w:rsid w:val="005E722C"/>
    <w:rsid w:val="005E7829"/>
    <w:rsid w:val="005E7881"/>
    <w:rsid w:val="005E78E0"/>
    <w:rsid w:val="005F0D9C"/>
    <w:rsid w:val="005F109A"/>
    <w:rsid w:val="005F228A"/>
    <w:rsid w:val="005F23A9"/>
    <w:rsid w:val="005F284E"/>
    <w:rsid w:val="005F3559"/>
    <w:rsid w:val="005F3AF3"/>
    <w:rsid w:val="005F4337"/>
    <w:rsid w:val="005F4F47"/>
    <w:rsid w:val="005F546C"/>
    <w:rsid w:val="005F6EA0"/>
    <w:rsid w:val="006000E2"/>
    <w:rsid w:val="006006EF"/>
    <w:rsid w:val="00600ECF"/>
    <w:rsid w:val="006015CE"/>
    <w:rsid w:val="00604784"/>
    <w:rsid w:val="006050FB"/>
    <w:rsid w:val="006052A6"/>
    <w:rsid w:val="0060629C"/>
    <w:rsid w:val="00606419"/>
    <w:rsid w:val="00607249"/>
    <w:rsid w:val="006075F4"/>
    <w:rsid w:val="00607B9F"/>
    <w:rsid w:val="00607D29"/>
    <w:rsid w:val="006123E8"/>
    <w:rsid w:val="00612952"/>
    <w:rsid w:val="00612B89"/>
    <w:rsid w:val="00612E1B"/>
    <w:rsid w:val="006144C3"/>
    <w:rsid w:val="00614982"/>
    <w:rsid w:val="00614CC1"/>
    <w:rsid w:val="00615A9D"/>
    <w:rsid w:val="00615E11"/>
    <w:rsid w:val="006161E8"/>
    <w:rsid w:val="00616331"/>
    <w:rsid w:val="006168B3"/>
    <w:rsid w:val="006169F7"/>
    <w:rsid w:val="00616C0A"/>
    <w:rsid w:val="00617387"/>
    <w:rsid w:val="00617B90"/>
    <w:rsid w:val="00617E4D"/>
    <w:rsid w:val="006208CC"/>
    <w:rsid w:val="00620B7D"/>
    <w:rsid w:val="00621295"/>
    <w:rsid w:val="0062262C"/>
    <w:rsid w:val="006226AF"/>
    <w:rsid w:val="00622C06"/>
    <w:rsid w:val="006233D1"/>
    <w:rsid w:val="00624139"/>
    <w:rsid w:val="0062416D"/>
    <w:rsid w:val="00624323"/>
    <w:rsid w:val="00624942"/>
    <w:rsid w:val="00625189"/>
    <w:rsid w:val="006252D8"/>
    <w:rsid w:val="006259BC"/>
    <w:rsid w:val="0062636B"/>
    <w:rsid w:val="006278AE"/>
    <w:rsid w:val="00630283"/>
    <w:rsid w:val="006319DC"/>
    <w:rsid w:val="00631CE9"/>
    <w:rsid w:val="00631D1A"/>
    <w:rsid w:val="00632182"/>
    <w:rsid w:val="00632AE0"/>
    <w:rsid w:val="006334D8"/>
    <w:rsid w:val="00633C17"/>
    <w:rsid w:val="00634501"/>
    <w:rsid w:val="00634DA1"/>
    <w:rsid w:val="006355FA"/>
    <w:rsid w:val="0063603C"/>
    <w:rsid w:val="00636E3E"/>
    <w:rsid w:val="006379F7"/>
    <w:rsid w:val="00637E4D"/>
    <w:rsid w:val="00637E99"/>
    <w:rsid w:val="00640620"/>
    <w:rsid w:val="00640707"/>
    <w:rsid w:val="00640838"/>
    <w:rsid w:val="00640D93"/>
    <w:rsid w:val="00641A1F"/>
    <w:rsid w:val="00642128"/>
    <w:rsid w:val="0064278C"/>
    <w:rsid w:val="00642E9B"/>
    <w:rsid w:val="00644191"/>
    <w:rsid w:val="006446ED"/>
    <w:rsid w:val="00644993"/>
    <w:rsid w:val="00644DF7"/>
    <w:rsid w:val="0064528D"/>
    <w:rsid w:val="006455D5"/>
    <w:rsid w:val="00645904"/>
    <w:rsid w:val="00645DF6"/>
    <w:rsid w:val="006463BD"/>
    <w:rsid w:val="00646987"/>
    <w:rsid w:val="00647EC9"/>
    <w:rsid w:val="00651ACB"/>
    <w:rsid w:val="00651C47"/>
    <w:rsid w:val="006527A1"/>
    <w:rsid w:val="0065286A"/>
    <w:rsid w:val="00652AB2"/>
    <w:rsid w:val="00652CBE"/>
    <w:rsid w:val="00653073"/>
    <w:rsid w:val="0065312D"/>
    <w:rsid w:val="00653488"/>
    <w:rsid w:val="00653D47"/>
    <w:rsid w:val="00653F74"/>
    <w:rsid w:val="006543B2"/>
    <w:rsid w:val="00654424"/>
    <w:rsid w:val="006547BD"/>
    <w:rsid w:val="00654EC0"/>
    <w:rsid w:val="0065525B"/>
    <w:rsid w:val="006554D1"/>
    <w:rsid w:val="00655D4F"/>
    <w:rsid w:val="00655FDA"/>
    <w:rsid w:val="00656B6E"/>
    <w:rsid w:val="00657E7A"/>
    <w:rsid w:val="006617E7"/>
    <w:rsid w:val="00661B00"/>
    <w:rsid w:val="00661C3F"/>
    <w:rsid w:val="00661C5D"/>
    <w:rsid w:val="006639D2"/>
    <w:rsid w:val="0066407F"/>
    <w:rsid w:val="006640E5"/>
    <w:rsid w:val="00664289"/>
    <w:rsid w:val="006642BF"/>
    <w:rsid w:val="006646F1"/>
    <w:rsid w:val="006647BB"/>
    <w:rsid w:val="00664929"/>
    <w:rsid w:val="00664EC9"/>
    <w:rsid w:val="00664F62"/>
    <w:rsid w:val="00665557"/>
    <w:rsid w:val="006655E1"/>
    <w:rsid w:val="006659CA"/>
    <w:rsid w:val="00665BBC"/>
    <w:rsid w:val="00665DD2"/>
    <w:rsid w:val="006665AB"/>
    <w:rsid w:val="00667092"/>
    <w:rsid w:val="0066741A"/>
    <w:rsid w:val="00670A82"/>
    <w:rsid w:val="00670D34"/>
    <w:rsid w:val="00671ADE"/>
    <w:rsid w:val="00672060"/>
    <w:rsid w:val="0067209C"/>
    <w:rsid w:val="00672BFD"/>
    <w:rsid w:val="00673DAE"/>
    <w:rsid w:val="00674961"/>
    <w:rsid w:val="00675368"/>
    <w:rsid w:val="006755FF"/>
    <w:rsid w:val="00676A60"/>
    <w:rsid w:val="00676AB8"/>
    <w:rsid w:val="00676E7F"/>
    <w:rsid w:val="006770F4"/>
    <w:rsid w:val="0067734B"/>
    <w:rsid w:val="00677857"/>
    <w:rsid w:val="006779AD"/>
    <w:rsid w:val="00677A84"/>
    <w:rsid w:val="00677E4D"/>
    <w:rsid w:val="00677EA2"/>
    <w:rsid w:val="0068026D"/>
    <w:rsid w:val="00680A27"/>
    <w:rsid w:val="006816A4"/>
    <w:rsid w:val="00681723"/>
    <w:rsid w:val="00681982"/>
    <w:rsid w:val="006819B8"/>
    <w:rsid w:val="00682247"/>
    <w:rsid w:val="00682C1F"/>
    <w:rsid w:val="00683478"/>
    <w:rsid w:val="006840A6"/>
    <w:rsid w:val="006846AF"/>
    <w:rsid w:val="006849FC"/>
    <w:rsid w:val="006850CD"/>
    <w:rsid w:val="00685AAB"/>
    <w:rsid w:val="0068655A"/>
    <w:rsid w:val="00686E83"/>
    <w:rsid w:val="00690249"/>
    <w:rsid w:val="006904A1"/>
    <w:rsid w:val="006911A0"/>
    <w:rsid w:val="00691622"/>
    <w:rsid w:val="00691DC7"/>
    <w:rsid w:val="00691EAF"/>
    <w:rsid w:val="00692AB4"/>
    <w:rsid w:val="00693246"/>
    <w:rsid w:val="00693936"/>
    <w:rsid w:val="00693C22"/>
    <w:rsid w:val="00693FF8"/>
    <w:rsid w:val="006947FC"/>
    <w:rsid w:val="00694895"/>
    <w:rsid w:val="0069539C"/>
    <w:rsid w:val="00695AD5"/>
    <w:rsid w:val="006960E4"/>
    <w:rsid w:val="00696352"/>
    <w:rsid w:val="00696629"/>
    <w:rsid w:val="00696EBB"/>
    <w:rsid w:val="006A07AA"/>
    <w:rsid w:val="006A1F93"/>
    <w:rsid w:val="006A1FF2"/>
    <w:rsid w:val="006A2191"/>
    <w:rsid w:val="006A25E5"/>
    <w:rsid w:val="006A29D5"/>
    <w:rsid w:val="006A2ACD"/>
    <w:rsid w:val="006A2B46"/>
    <w:rsid w:val="006A2DDB"/>
    <w:rsid w:val="006A336D"/>
    <w:rsid w:val="006A37B9"/>
    <w:rsid w:val="006A3D80"/>
    <w:rsid w:val="006A4169"/>
    <w:rsid w:val="006A4AAD"/>
    <w:rsid w:val="006A7A21"/>
    <w:rsid w:val="006B060A"/>
    <w:rsid w:val="006B20A6"/>
    <w:rsid w:val="006B20E3"/>
    <w:rsid w:val="006B2672"/>
    <w:rsid w:val="006B4997"/>
    <w:rsid w:val="006B5350"/>
    <w:rsid w:val="006B54BF"/>
    <w:rsid w:val="006B5F44"/>
    <w:rsid w:val="006B5F90"/>
    <w:rsid w:val="006B62E4"/>
    <w:rsid w:val="006B6A6F"/>
    <w:rsid w:val="006B735C"/>
    <w:rsid w:val="006B7562"/>
    <w:rsid w:val="006B7B4B"/>
    <w:rsid w:val="006C086D"/>
    <w:rsid w:val="006C1BBA"/>
    <w:rsid w:val="006C2079"/>
    <w:rsid w:val="006C20C9"/>
    <w:rsid w:val="006C2731"/>
    <w:rsid w:val="006C29EB"/>
    <w:rsid w:val="006C2F0E"/>
    <w:rsid w:val="006C2FE0"/>
    <w:rsid w:val="006C317D"/>
    <w:rsid w:val="006C3345"/>
    <w:rsid w:val="006C4705"/>
    <w:rsid w:val="006C523A"/>
    <w:rsid w:val="006C5471"/>
    <w:rsid w:val="006C5A1C"/>
    <w:rsid w:val="006C5A62"/>
    <w:rsid w:val="006C5B71"/>
    <w:rsid w:val="006C5D68"/>
    <w:rsid w:val="006C630A"/>
    <w:rsid w:val="006C6976"/>
    <w:rsid w:val="006C6DD0"/>
    <w:rsid w:val="006C6FBB"/>
    <w:rsid w:val="006D03A5"/>
    <w:rsid w:val="006D04EA"/>
    <w:rsid w:val="006D070A"/>
    <w:rsid w:val="006D118A"/>
    <w:rsid w:val="006D16C4"/>
    <w:rsid w:val="006D26A3"/>
    <w:rsid w:val="006D34ED"/>
    <w:rsid w:val="006D3928"/>
    <w:rsid w:val="006D3E96"/>
    <w:rsid w:val="006D4515"/>
    <w:rsid w:val="006D4658"/>
    <w:rsid w:val="006D4BB1"/>
    <w:rsid w:val="006D4F94"/>
    <w:rsid w:val="006D5191"/>
    <w:rsid w:val="006D51E3"/>
    <w:rsid w:val="006D5D57"/>
    <w:rsid w:val="006D6593"/>
    <w:rsid w:val="006D686E"/>
    <w:rsid w:val="006E289F"/>
    <w:rsid w:val="006E2FBB"/>
    <w:rsid w:val="006E337B"/>
    <w:rsid w:val="006E435F"/>
    <w:rsid w:val="006E59D9"/>
    <w:rsid w:val="006E5D92"/>
    <w:rsid w:val="006E604D"/>
    <w:rsid w:val="006E665F"/>
    <w:rsid w:val="006E6C89"/>
    <w:rsid w:val="006E7347"/>
    <w:rsid w:val="006E77EB"/>
    <w:rsid w:val="006F03A8"/>
    <w:rsid w:val="006F0481"/>
    <w:rsid w:val="006F0FE5"/>
    <w:rsid w:val="006F126C"/>
    <w:rsid w:val="006F12AE"/>
    <w:rsid w:val="006F16F7"/>
    <w:rsid w:val="006F23A3"/>
    <w:rsid w:val="006F2ACA"/>
    <w:rsid w:val="006F2ADC"/>
    <w:rsid w:val="006F2BFE"/>
    <w:rsid w:val="006F31E9"/>
    <w:rsid w:val="006F32CD"/>
    <w:rsid w:val="006F51A8"/>
    <w:rsid w:val="006F5464"/>
    <w:rsid w:val="006F56E5"/>
    <w:rsid w:val="006F5DE6"/>
    <w:rsid w:val="006F5EC6"/>
    <w:rsid w:val="006F6284"/>
    <w:rsid w:val="006F679A"/>
    <w:rsid w:val="006F6DD3"/>
    <w:rsid w:val="006F7C0C"/>
    <w:rsid w:val="007002C5"/>
    <w:rsid w:val="007002D4"/>
    <w:rsid w:val="00701C54"/>
    <w:rsid w:val="007020B4"/>
    <w:rsid w:val="007023DE"/>
    <w:rsid w:val="00703229"/>
    <w:rsid w:val="0070330A"/>
    <w:rsid w:val="0070348B"/>
    <w:rsid w:val="00703BF2"/>
    <w:rsid w:val="00704330"/>
    <w:rsid w:val="00704387"/>
    <w:rsid w:val="0070445F"/>
    <w:rsid w:val="00707669"/>
    <w:rsid w:val="00707BB4"/>
    <w:rsid w:val="00710659"/>
    <w:rsid w:val="007109EA"/>
    <w:rsid w:val="00711CBA"/>
    <w:rsid w:val="00711E16"/>
    <w:rsid w:val="00711FB5"/>
    <w:rsid w:val="00712235"/>
    <w:rsid w:val="00712A01"/>
    <w:rsid w:val="00712A8B"/>
    <w:rsid w:val="00712E19"/>
    <w:rsid w:val="0071327A"/>
    <w:rsid w:val="0071356D"/>
    <w:rsid w:val="0071418E"/>
    <w:rsid w:val="00714D5A"/>
    <w:rsid w:val="00714F58"/>
    <w:rsid w:val="0071798C"/>
    <w:rsid w:val="00717AF3"/>
    <w:rsid w:val="00721838"/>
    <w:rsid w:val="007226D7"/>
    <w:rsid w:val="00722FBF"/>
    <w:rsid w:val="00722FC2"/>
    <w:rsid w:val="00723385"/>
    <w:rsid w:val="007241F3"/>
    <w:rsid w:val="00724361"/>
    <w:rsid w:val="00724F92"/>
    <w:rsid w:val="007251F3"/>
    <w:rsid w:val="00725949"/>
    <w:rsid w:val="00726767"/>
    <w:rsid w:val="007268B1"/>
    <w:rsid w:val="0072691B"/>
    <w:rsid w:val="00727991"/>
    <w:rsid w:val="00727FA2"/>
    <w:rsid w:val="00730195"/>
    <w:rsid w:val="007308DD"/>
    <w:rsid w:val="00730A75"/>
    <w:rsid w:val="007322D9"/>
    <w:rsid w:val="0073239E"/>
    <w:rsid w:val="007323DB"/>
    <w:rsid w:val="007323F6"/>
    <w:rsid w:val="0073269C"/>
    <w:rsid w:val="00732BC0"/>
    <w:rsid w:val="00732F4E"/>
    <w:rsid w:val="007341A5"/>
    <w:rsid w:val="0073444F"/>
    <w:rsid w:val="007349F5"/>
    <w:rsid w:val="0073602E"/>
    <w:rsid w:val="00736125"/>
    <w:rsid w:val="0073720F"/>
    <w:rsid w:val="00737796"/>
    <w:rsid w:val="0074165C"/>
    <w:rsid w:val="00741986"/>
    <w:rsid w:val="00742C35"/>
    <w:rsid w:val="007432CA"/>
    <w:rsid w:val="0074345E"/>
    <w:rsid w:val="007439EB"/>
    <w:rsid w:val="00743CB4"/>
    <w:rsid w:val="00743EA4"/>
    <w:rsid w:val="00743F0A"/>
    <w:rsid w:val="00743F3D"/>
    <w:rsid w:val="007444E8"/>
    <w:rsid w:val="007446CE"/>
    <w:rsid w:val="00744A67"/>
    <w:rsid w:val="0074548E"/>
    <w:rsid w:val="007456F0"/>
    <w:rsid w:val="00745773"/>
    <w:rsid w:val="00745E2E"/>
    <w:rsid w:val="00746339"/>
    <w:rsid w:val="0074635F"/>
    <w:rsid w:val="00746800"/>
    <w:rsid w:val="0074694C"/>
    <w:rsid w:val="00747712"/>
    <w:rsid w:val="00747ACD"/>
    <w:rsid w:val="00747CF0"/>
    <w:rsid w:val="007501A8"/>
    <w:rsid w:val="00750CF4"/>
    <w:rsid w:val="00750EE1"/>
    <w:rsid w:val="00751FB0"/>
    <w:rsid w:val="00752A42"/>
    <w:rsid w:val="00752B4D"/>
    <w:rsid w:val="00752F1B"/>
    <w:rsid w:val="00752F35"/>
    <w:rsid w:val="00753773"/>
    <w:rsid w:val="00753D59"/>
    <w:rsid w:val="00754DE3"/>
    <w:rsid w:val="00755402"/>
    <w:rsid w:val="00756B26"/>
    <w:rsid w:val="00756EDF"/>
    <w:rsid w:val="00757235"/>
    <w:rsid w:val="00757893"/>
    <w:rsid w:val="00757E38"/>
    <w:rsid w:val="00760F3D"/>
    <w:rsid w:val="007610C7"/>
    <w:rsid w:val="007621E0"/>
    <w:rsid w:val="007623EB"/>
    <w:rsid w:val="007624EF"/>
    <w:rsid w:val="00763E1F"/>
    <w:rsid w:val="00763E39"/>
    <w:rsid w:val="00765C43"/>
    <w:rsid w:val="00765EFB"/>
    <w:rsid w:val="00766066"/>
    <w:rsid w:val="00766F0C"/>
    <w:rsid w:val="007671A4"/>
    <w:rsid w:val="007671CA"/>
    <w:rsid w:val="0076744F"/>
    <w:rsid w:val="00767A63"/>
    <w:rsid w:val="00767B1E"/>
    <w:rsid w:val="00767C61"/>
    <w:rsid w:val="0077008A"/>
    <w:rsid w:val="0077008B"/>
    <w:rsid w:val="007705FC"/>
    <w:rsid w:val="00770812"/>
    <w:rsid w:val="00771CE5"/>
    <w:rsid w:val="00772A4B"/>
    <w:rsid w:val="00772F98"/>
    <w:rsid w:val="007730A5"/>
    <w:rsid w:val="0077347D"/>
    <w:rsid w:val="00773C1F"/>
    <w:rsid w:val="00774088"/>
    <w:rsid w:val="00774DA4"/>
    <w:rsid w:val="00775958"/>
    <w:rsid w:val="00776599"/>
    <w:rsid w:val="00776EE8"/>
    <w:rsid w:val="00777285"/>
    <w:rsid w:val="00780882"/>
    <w:rsid w:val="0078114B"/>
    <w:rsid w:val="007813D0"/>
    <w:rsid w:val="007815A3"/>
    <w:rsid w:val="00781DD2"/>
    <w:rsid w:val="007829F3"/>
    <w:rsid w:val="007831C9"/>
    <w:rsid w:val="00783ECF"/>
    <w:rsid w:val="0078413A"/>
    <w:rsid w:val="0078744A"/>
    <w:rsid w:val="007874C9"/>
    <w:rsid w:val="00787C4C"/>
    <w:rsid w:val="007902A8"/>
    <w:rsid w:val="00790670"/>
    <w:rsid w:val="00790F9F"/>
    <w:rsid w:val="00791176"/>
    <w:rsid w:val="00791455"/>
    <w:rsid w:val="00792251"/>
    <w:rsid w:val="00793B69"/>
    <w:rsid w:val="007947DD"/>
    <w:rsid w:val="0079572E"/>
    <w:rsid w:val="00795777"/>
    <w:rsid w:val="007959E8"/>
    <w:rsid w:val="00795E9C"/>
    <w:rsid w:val="007A0521"/>
    <w:rsid w:val="007A0779"/>
    <w:rsid w:val="007A0C5F"/>
    <w:rsid w:val="007A0C93"/>
    <w:rsid w:val="007A0DD7"/>
    <w:rsid w:val="007A10D0"/>
    <w:rsid w:val="007A1737"/>
    <w:rsid w:val="007A19C0"/>
    <w:rsid w:val="007A22AB"/>
    <w:rsid w:val="007A239D"/>
    <w:rsid w:val="007A2E12"/>
    <w:rsid w:val="007A3475"/>
    <w:rsid w:val="007A41C8"/>
    <w:rsid w:val="007A4FB9"/>
    <w:rsid w:val="007A54CE"/>
    <w:rsid w:val="007A55F5"/>
    <w:rsid w:val="007A6F91"/>
    <w:rsid w:val="007A6FD9"/>
    <w:rsid w:val="007A7405"/>
    <w:rsid w:val="007A7B50"/>
    <w:rsid w:val="007A7FFA"/>
    <w:rsid w:val="007B04EB"/>
    <w:rsid w:val="007B053B"/>
    <w:rsid w:val="007B0C1E"/>
    <w:rsid w:val="007B0D4F"/>
    <w:rsid w:val="007B1433"/>
    <w:rsid w:val="007B1DCA"/>
    <w:rsid w:val="007B2053"/>
    <w:rsid w:val="007B206A"/>
    <w:rsid w:val="007B2CD6"/>
    <w:rsid w:val="007B2E0B"/>
    <w:rsid w:val="007B32A2"/>
    <w:rsid w:val="007B3FC3"/>
    <w:rsid w:val="007B43C5"/>
    <w:rsid w:val="007B48BF"/>
    <w:rsid w:val="007B5A3D"/>
    <w:rsid w:val="007B5B95"/>
    <w:rsid w:val="007B6728"/>
    <w:rsid w:val="007B68EA"/>
    <w:rsid w:val="007B7363"/>
    <w:rsid w:val="007B7453"/>
    <w:rsid w:val="007B76C3"/>
    <w:rsid w:val="007C058B"/>
    <w:rsid w:val="007C0C73"/>
    <w:rsid w:val="007C0D3B"/>
    <w:rsid w:val="007C16DA"/>
    <w:rsid w:val="007C207D"/>
    <w:rsid w:val="007C2D89"/>
    <w:rsid w:val="007C324C"/>
    <w:rsid w:val="007C355D"/>
    <w:rsid w:val="007C4593"/>
    <w:rsid w:val="007C4A61"/>
    <w:rsid w:val="007C5309"/>
    <w:rsid w:val="007C5654"/>
    <w:rsid w:val="007C5788"/>
    <w:rsid w:val="007C5AD0"/>
    <w:rsid w:val="007C5D08"/>
    <w:rsid w:val="007C6069"/>
    <w:rsid w:val="007C636D"/>
    <w:rsid w:val="007C6AD1"/>
    <w:rsid w:val="007D05D5"/>
    <w:rsid w:val="007D06C4"/>
    <w:rsid w:val="007D1352"/>
    <w:rsid w:val="007D18B5"/>
    <w:rsid w:val="007D2508"/>
    <w:rsid w:val="007D346A"/>
    <w:rsid w:val="007D368B"/>
    <w:rsid w:val="007D3DF1"/>
    <w:rsid w:val="007D51DC"/>
    <w:rsid w:val="007D5B66"/>
    <w:rsid w:val="007D6518"/>
    <w:rsid w:val="007D6573"/>
    <w:rsid w:val="007D6B89"/>
    <w:rsid w:val="007D7295"/>
    <w:rsid w:val="007D76BD"/>
    <w:rsid w:val="007D7DAC"/>
    <w:rsid w:val="007E0177"/>
    <w:rsid w:val="007E0BF1"/>
    <w:rsid w:val="007E0D02"/>
    <w:rsid w:val="007E0D14"/>
    <w:rsid w:val="007E1335"/>
    <w:rsid w:val="007E19AB"/>
    <w:rsid w:val="007E1A0C"/>
    <w:rsid w:val="007E1DCF"/>
    <w:rsid w:val="007E258B"/>
    <w:rsid w:val="007E489F"/>
    <w:rsid w:val="007E639F"/>
    <w:rsid w:val="007E6522"/>
    <w:rsid w:val="007E728E"/>
    <w:rsid w:val="007E7814"/>
    <w:rsid w:val="007E7B7B"/>
    <w:rsid w:val="007F0886"/>
    <w:rsid w:val="007F0D33"/>
    <w:rsid w:val="007F0DF5"/>
    <w:rsid w:val="007F0ED8"/>
    <w:rsid w:val="007F0F63"/>
    <w:rsid w:val="007F126A"/>
    <w:rsid w:val="007F1D97"/>
    <w:rsid w:val="007F2E78"/>
    <w:rsid w:val="007F3748"/>
    <w:rsid w:val="007F3F5B"/>
    <w:rsid w:val="007F40DF"/>
    <w:rsid w:val="007F43A5"/>
    <w:rsid w:val="007F44EB"/>
    <w:rsid w:val="007F464E"/>
    <w:rsid w:val="007F488B"/>
    <w:rsid w:val="007F4FE2"/>
    <w:rsid w:val="007F55A7"/>
    <w:rsid w:val="007F659A"/>
    <w:rsid w:val="007F68F6"/>
    <w:rsid w:val="007F75CE"/>
    <w:rsid w:val="0080101C"/>
    <w:rsid w:val="008013A4"/>
    <w:rsid w:val="008027CE"/>
    <w:rsid w:val="00802DC2"/>
    <w:rsid w:val="00802F42"/>
    <w:rsid w:val="0080303C"/>
    <w:rsid w:val="008030E8"/>
    <w:rsid w:val="008035EB"/>
    <w:rsid w:val="00804383"/>
    <w:rsid w:val="00804449"/>
    <w:rsid w:val="00804BB7"/>
    <w:rsid w:val="008054A1"/>
    <w:rsid w:val="0080607A"/>
    <w:rsid w:val="00810257"/>
    <w:rsid w:val="0081033A"/>
    <w:rsid w:val="008104F5"/>
    <w:rsid w:val="00811072"/>
    <w:rsid w:val="00811348"/>
    <w:rsid w:val="00811369"/>
    <w:rsid w:val="00812566"/>
    <w:rsid w:val="00813FE9"/>
    <w:rsid w:val="00814507"/>
    <w:rsid w:val="00814EE3"/>
    <w:rsid w:val="00815419"/>
    <w:rsid w:val="0081552C"/>
    <w:rsid w:val="00815C28"/>
    <w:rsid w:val="008163C8"/>
    <w:rsid w:val="008164A1"/>
    <w:rsid w:val="00816B52"/>
    <w:rsid w:val="00816C3F"/>
    <w:rsid w:val="00816D80"/>
    <w:rsid w:val="0081711D"/>
    <w:rsid w:val="00817325"/>
    <w:rsid w:val="0081738C"/>
    <w:rsid w:val="00820151"/>
    <w:rsid w:val="00820997"/>
    <w:rsid w:val="008209E6"/>
    <w:rsid w:val="00820D12"/>
    <w:rsid w:val="00820F16"/>
    <w:rsid w:val="00821077"/>
    <w:rsid w:val="00821BBB"/>
    <w:rsid w:val="00822393"/>
    <w:rsid w:val="008224C8"/>
    <w:rsid w:val="008229FB"/>
    <w:rsid w:val="00823303"/>
    <w:rsid w:val="008233B2"/>
    <w:rsid w:val="008239BD"/>
    <w:rsid w:val="00823A9F"/>
    <w:rsid w:val="00823C85"/>
    <w:rsid w:val="00824B67"/>
    <w:rsid w:val="00825138"/>
    <w:rsid w:val="00825F6E"/>
    <w:rsid w:val="008266F9"/>
    <w:rsid w:val="008269DD"/>
    <w:rsid w:val="00826BDD"/>
    <w:rsid w:val="00827E72"/>
    <w:rsid w:val="00830621"/>
    <w:rsid w:val="008313F8"/>
    <w:rsid w:val="008315CF"/>
    <w:rsid w:val="0083267D"/>
    <w:rsid w:val="00832FB1"/>
    <w:rsid w:val="0083348C"/>
    <w:rsid w:val="008336F5"/>
    <w:rsid w:val="008349EA"/>
    <w:rsid w:val="00834A56"/>
    <w:rsid w:val="00835328"/>
    <w:rsid w:val="0083534F"/>
    <w:rsid w:val="0083543D"/>
    <w:rsid w:val="008359D9"/>
    <w:rsid w:val="00835FA1"/>
    <w:rsid w:val="00837055"/>
    <w:rsid w:val="008373D3"/>
    <w:rsid w:val="00837B7E"/>
    <w:rsid w:val="0084002E"/>
    <w:rsid w:val="00840617"/>
    <w:rsid w:val="00840DBB"/>
    <w:rsid w:val="00841324"/>
    <w:rsid w:val="008422E0"/>
    <w:rsid w:val="00842A47"/>
    <w:rsid w:val="00843AA9"/>
    <w:rsid w:val="00843C13"/>
    <w:rsid w:val="00843DC7"/>
    <w:rsid w:val="00845453"/>
    <w:rsid w:val="008454F8"/>
    <w:rsid w:val="00846D65"/>
    <w:rsid w:val="00847A66"/>
    <w:rsid w:val="00847C91"/>
    <w:rsid w:val="00847C94"/>
    <w:rsid w:val="00847D59"/>
    <w:rsid w:val="00847E2D"/>
    <w:rsid w:val="00850345"/>
    <w:rsid w:val="008509F0"/>
    <w:rsid w:val="00850A58"/>
    <w:rsid w:val="0085102E"/>
    <w:rsid w:val="0085136A"/>
    <w:rsid w:val="0085173A"/>
    <w:rsid w:val="00853531"/>
    <w:rsid w:val="008536CE"/>
    <w:rsid w:val="00853FA0"/>
    <w:rsid w:val="00854343"/>
    <w:rsid w:val="0085542D"/>
    <w:rsid w:val="00856208"/>
    <w:rsid w:val="00856556"/>
    <w:rsid w:val="008568F8"/>
    <w:rsid w:val="00857173"/>
    <w:rsid w:val="00857C23"/>
    <w:rsid w:val="00860297"/>
    <w:rsid w:val="008603CE"/>
    <w:rsid w:val="0086126A"/>
    <w:rsid w:val="00861686"/>
    <w:rsid w:val="0086203C"/>
    <w:rsid w:val="008620FC"/>
    <w:rsid w:val="008624AC"/>
    <w:rsid w:val="008627A5"/>
    <w:rsid w:val="00863C33"/>
    <w:rsid w:val="00863E05"/>
    <w:rsid w:val="0086431E"/>
    <w:rsid w:val="00864812"/>
    <w:rsid w:val="00864E17"/>
    <w:rsid w:val="00865431"/>
    <w:rsid w:val="0086557A"/>
    <w:rsid w:val="00865718"/>
    <w:rsid w:val="00865863"/>
    <w:rsid w:val="00865ACA"/>
    <w:rsid w:val="00865D28"/>
    <w:rsid w:val="00865F85"/>
    <w:rsid w:val="008667DD"/>
    <w:rsid w:val="00866E17"/>
    <w:rsid w:val="00867C10"/>
    <w:rsid w:val="00870439"/>
    <w:rsid w:val="0087069A"/>
    <w:rsid w:val="00870DA1"/>
    <w:rsid w:val="008710DB"/>
    <w:rsid w:val="0087207A"/>
    <w:rsid w:val="00872CDB"/>
    <w:rsid w:val="00873337"/>
    <w:rsid w:val="00873765"/>
    <w:rsid w:val="00873889"/>
    <w:rsid w:val="00873B20"/>
    <w:rsid w:val="00874036"/>
    <w:rsid w:val="008744A6"/>
    <w:rsid w:val="0087625A"/>
    <w:rsid w:val="00876680"/>
    <w:rsid w:val="00876BE1"/>
    <w:rsid w:val="00876DC7"/>
    <w:rsid w:val="008808F0"/>
    <w:rsid w:val="00880BED"/>
    <w:rsid w:val="00881125"/>
    <w:rsid w:val="0088134F"/>
    <w:rsid w:val="008814B5"/>
    <w:rsid w:val="008815B6"/>
    <w:rsid w:val="00881678"/>
    <w:rsid w:val="00882136"/>
    <w:rsid w:val="0088326C"/>
    <w:rsid w:val="00883726"/>
    <w:rsid w:val="0088391D"/>
    <w:rsid w:val="00883B0B"/>
    <w:rsid w:val="00883B27"/>
    <w:rsid w:val="00883F93"/>
    <w:rsid w:val="0088400C"/>
    <w:rsid w:val="00884DB3"/>
    <w:rsid w:val="0088508C"/>
    <w:rsid w:val="00885A9D"/>
    <w:rsid w:val="008864F6"/>
    <w:rsid w:val="0089049D"/>
    <w:rsid w:val="00891D1D"/>
    <w:rsid w:val="00892578"/>
    <w:rsid w:val="008928C9"/>
    <w:rsid w:val="00892B00"/>
    <w:rsid w:val="00892D1F"/>
    <w:rsid w:val="00892D53"/>
    <w:rsid w:val="00892E8E"/>
    <w:rsid w:val="00893301"/>
    <w:rsid w:val="0089360B"/>
    <w:rsid w:val="008938DC"/>
    <w:rsid w:val="00893FD1"/>
    <w:rsid w:val="00894836"/>
    <w:rsid w:val="00895172"/>
    <w:rsid w:val="00895680"/>
    <w:rsid w:val="00896D10"/>
    <w:rsid w:val="00896D30"/>
    <w:rsid w:val="00896DFF"/>
    <w:rsid w:val="0089762C"/>
    <w:rsid w:val="008A01F5"/>
    <w:rsid w:val="008A07FE"/>
    <w:rsid w:val="008A1311"/>
    <w:rsid w:val="008A1893"/>
    <w:rsid w:val="008A2BE2"/>
    <w:rsid w:val="008A2C59"/>
    <w:rsid w:val="008A3854"/>
    <w:rsid w:val="008A4336"/>
    <w:rsid w:val="008A477F"/>
    <w:rsid w:val="008A4910"/>
    <w:rsid w:val="008A608F"/>
    <w:rsid w:val="008A64BA"/>
    <w:rsid w:val="008A6554"/>
    <w:rsid w:val="008A6B65"/>
    <w:rsid w:val="008A7493"/>
    <w:rsid w:val="008A769A"/>
    <w:rsid w:val="008B0C9C"/>
    <w:rsid w:val="008B166D"/>
    <w:rsid w:val="008B17F4"/>
    <w:rsid w:val="008B3615"/>
    <w:rsid w:val="008B456E"/>
    <w:rsid w:val="008B463D"/>
    <w:rsid w:val="008B48C6"/>
    <w:rsid w:val="008B49FB"/>
    <w:rsid w:val="008B4AC4"/>
    <w:rsid w:val="008B4B85"/>
    <w:rsid w:val="008B5069"/>
    <w:rsid w:val="008B50C8"/>
    <w:rsid w:val="008B5281"/>
    <w:rsid w:val="008B541F"/>
    <w:rsid w:val="008B577B"/>
    <w:rsid w:val="008B64B1"/>
    <w:rsid w:val="008B703E"/>
    <w:rsid w:val="008B7492"/>
    <w:rsid w:val="008B7D56"/>
    <w:rsid w:val="008B7E05"/>
    <w:rsid w:val="008C0A25"/>
    <w:rsid w:val="008C0A60"/>
    <w:rsid w:val="008C0DA7"/>
    <w:rsid w:val="008C1098"/>
    <w:rsid w:val="008C1797"/>
    <w:rsid w:val="008C219C"/>
    <w:rsid w:val="008C2BF0"/>
    <w:rsid w:val="008C3ADC"/>
    <w:rsid w:val="008C475E"/>
    <w:rsid w:val="008C4767"/>
    <w:rsid w:val="008C547D"/>
    <w:rsid w:val="008C6019"/>
    <w:rsid w:val="008C619A"/>
    <w:rsid w:val="008C6D44"/>
    <w:rsid w:val="008C7FFA"/>
    <w:rsid w:val="008D0543"/>
    <w:rsid w:val="008D099A"/>
    <w:rsid w:val="008D0CE8"/>
    <w:rsid w:val="008D283D"/>
    <w:rsid w:val="008D2D1D"/>
    <w:rsid w:val="008D3F36"/>
    <w:rsid w:val="008D408C"/>
    <w:rsid w:val="008D453D"/>
    <w:rsid w:val="008D516F"/>
    <w:rsid w:val="008D53AD"/>
    <w:rsid w:val="008D5531"/>
    <w:rsid w:val="008D562B"/>
    <w:rsid w:val="008D5733"/>
    <w:rsid w:val="008D622B"/>
    <w:rsid w:val="008D64DB"/>
    <w:rsid w:val="008D6605"/>
    <w:rsid w:val="008D666C"/>
    <w:rsid w:val="008D6946"/>
    <w:rsid w:val="008D718C"/>
    <w:rsid w:val="008D743B"/>
    <w:rsid w:val="008D7B54"/>
    <w:rsid w:val="008E0546"/>
    <w:rsid w:val="008E0571"/>
    <w:rsid w:val="008E0C9D"/>
    <w:rsid w:val="008E0D79"/>
    <w:rsid w:val="008E1648"/>
    <w:rsid w:val="008E1B3E"/>
    <w:rsid w:val="008E2319"/>
    <w:rsid w:val="008E23AE"/>
    <w:rsid w:val="008E2D5C"/>
    <w:rsid w:val="008E31E7"/>
    <w:rsid w:val="008E4AB9"/>
    <w:rsid w:val="008E4BB6"/>
    <w:rsid w:val="008E5518"/>
    <w:rsid w:val="008E668C"/>
    <w:rsid w:val="008E6A84"/>
    <w:rsid w:val="008E6EB2"/>
    <w:rsid w:val="008E7567"/>
    <w:rsid w:val="008E7E32"/>
    <w:rsid w:val="008F0C77"/>
    <w:rsid w:val="008F0CDC"/>
    <w:rsid w:val="008F1219"/>
    <w:rsid w:val="008F1270"/>
    <w:rsid w:val="008F131A"/>
    <w:rsid w:val="008F17A3"/>
    <w:rsid w:val="008F1C31"/>
    <w:rsid w:val="008F1C85"/>
    <w:rsid w:val="008F1ED3"/>
    <w:rsid w:val="008F27A6"/>
    <w:rsid w:val="008F28F1"/>
    <w:rsid w:val="008F2C3C"/>
    <w:rsid w:val="008F31C4"/>
    <w:rsid w:val="008F3329"/>
    <w:rsid w:val="008F3F1B"/>
    <w:rsid w:val="008F4C29"/>
    <w:rsid w:val="008F5862"/>
    <w:rsid w:val="008F58DC"/>
    <w:rsid w:val="008F649C"/>
    <w:rsid w:val="008F6517"/>
    <w:rsid w:val="008F6AA2"/>
    <w:rsid w:val="008F70BD"/>
    <w:rsid w:val="008F788F"/>
    <w:rsid w:val="008F7EA2"/>
    <w:rsid w:val="008F7EBB"/>
    <w:rsid w:val="00900179"/>
    <w:rsid w:val="009010E9"/>
    <w:rsid w:val="00901867"/>
    <w:rsid w:val="009022D2"/>
    <w:rsid w:val="00902722"/>
    <w:rsid w:val="009027BC"/>
    <w:rsid w:val="00902ABD"/>
    <w:rsid w:val="009030BD"/>
    <w:rsid w:val="00903218"/>
    <w:rsid w:val="0090325A"/>
    <w:rsid w:val="00903334"/>
    <w:rsid w:val="00903C6E"/>
    <w:rsid w:val="009044D3"/>
    <w:rsid w:val="00904C25"/>
    <w:rsid w:val="009056CF"/>
    <w:rsid w:val="00905DD0"/>
    <w:rsid w:val="009062E6"/>
    <w:rsid w:val="00906507"/>
    <w:rsid w:val="00906E97"/>
    <w:rsid w:val="00910008"/>
    <w:rsid w:val="00910145"/>
    <w:rsid w:val="009102A3"/>
    <w:rsid w:val="00910E6A"/>
    <w:rsid w:val="009118E7"/>
    <w:rsid w:val="00911AF6"/>
    <w:rsid w:val="00911B18"/>
    <w:rsid w:val="00911BE5"/>
    <w:rsid w:val="00913188"/>
    <w:rsid w:val="00913CA9"/>
    <w:rsid w:val="009145AE"/>
    <w:rsid w:val="009145F9"/>
    <w:rsid w:val="00914620"/>
    <w:rsid w:val="009146CE"/>
    <w:rsid w:val="00914BBD"/>
    <w:rsid w:val="00914CA7"/>
    <w:rsid w:val="00914CC5"/>
    <w:rsid w:val="0091519C"/>
    <w:rsid w:val="00915565"/>
    <w:rsid w:val="00915C3E"/>
    <w:rsid w:val="009161A8"/>
    <w:rsid w:val="00916240"/>
    <w:rsid w:val="00916B5E"/>
    <w:rsid w:val="009170C7"/>
    <w:rsid w:val="009177B6"/>
    <w:rsid w:val="00917A62"/>
    <w:rsid w:val="00921688"/>
    <w:rsid w:val="00921D00"/>
    <w:rsid w:val="00922ADC"/>
    <w:rsid w:val="00923902"/>
    <w:rsid w:val="009245F5"/>
    <w:rsid w:val="009249EC"/>
    <w:rsid w:val="00924B18"/>
    <w:rsid w:val="00924B50"/>
    <w:rsid w:val="009256D4"/>
    <w:rsid w:val="00925AAE"/>
    <w:rsid w:val="009273B3"/>
    <w:rsid w:val="00930440"/>
    <w:rsid w:val="009305B5"/>
    <w:rsid w:val="00930DED"/>
    <w:rsid w:val="00931A04"/>
    <w:rsid w:val="00931D50"/>
    <w:rsid w:val="0093286E"/>
    <w:rsid w:val="009342FD"/>
    <w:rsid w:val="0093458E"/>
    <w:rsid w:val="009346D6"/>
    <w:rsid w:val="00934FEF"/>
    <w:rsid w:val="0093545C"/>
    <w:rsid w:val="00936841"/>
    <w:rsid w:val="00936973"/>
    <w:rsid w:val="00936AEE"/>
    <w:rsid w:val="00936FB3"/>
    <w:rsid w:val="00937622"/>
    <w:rsid w:val="009411A7"/>
    <w:rsid w:val="00941ACF"/>
    <w:rsid w:val="00941F70"/>
    <w:rsid w:val="00941FA3"/>
    <w:rsid w:val="0094288C"/>
    <w:rsid w:val="009429D5"/>
    <w:rsid w:val="00942BF1"/>
    <w:rsid w:val="00943335"/>
    <w:rsid w:val="0094362D"/>
    <w:rsid w:val="00945180"/>
    <w:rsid w:val="00945428"/>
    <w:rsid w:val="00945769"/>
    <w:rsid w:val="0094607B"/>
    <w:rsid w:val="009467C8"/>
    <w:rsid w:val="0094757B"/>
    <w:rsid w:val="0094761A"/>
    <w:rsid w:val="009478F7"/>
    <w:rsid w:val="00947961"/>
    <w:rsid w:val="00950C4B"/>
    <w:rsid w:val="009513B5"/>
    <w:rsid w:val="0095148C"/>
    <w:rsid w:val="0095162E"/>
    <w:rsid w:val="00951E49"/>
    <w:rsid w:val="00952331"/>
    <w:rsid w:val="00952398"/>
    <w:rsid w:val="00952B9D"/>
    <w:rsid w:val="009532C9"/>
    <w:rsid w:val="00953604"/>
    <w:rsid w:val="0095402F"/>
    <w:rsid w:val="0095496B"/>
    <w:rsid w:val="00954CD0"/>
    <w:rsid w:val="00955502"/>
    <w:rsid w:val="0095598E"/>
    <w:rsid w:val="00955AB6"/>
    <w:rsid w:val="00956024"/>
    <w:rsid w:val="00957211"/>
    <w:rsid w:val="0096073B"/>
    <w:rsid w:val="00960CF0"/>
    <w:rsid w:val="009610DC"/>
    <w:rsid w:val="00961490"/>
    <w:rsid w:val="009619C0"/>
    <w:rsid w:val="00961B4A"/>
    <w:rsid w:val="00962DF9"/>
    <w:rsid w:val="00962F94"/>
    <w:rsid w:val="0096381A"/>
    <w:rsid w:val="00963E01"/>
    <w:rsid w:val="00965366"/>
    <w:rsid w:val="00965E04"/>
    <w:rsid w:val="00965E98"/>
    <w:rsid w:val="00967377"/>
    <w:rsid w:val="009674AD"/>
    <w:rsid w:val="00970050"/>
    <w:rsid w:val="00970CDC"/>
    <w:rsid w:val="00972E7F"/>
    <w:rsid w:val="00973772"/>
    <w:rsid w:val="009743CF"/>
    <w:rsid w:val="00974988"/>
    <w:rsid w:val="009753A1"/>
    <w:rsid w:val="00976D73"/>
    <w:rsid w:val="00977010"/>
    <w:rsid w:val="00977043"/>
    <w:rsid w:val="00977D02"/>
    <w:rsid w:val="00977DD4"/>
    <w:rsid w:val="00980615"/>
    <w:rsid w:val="009808B1"/>
    <w:rsid w:val="009809BB"/>
    <w:rsid w:val="009822BF"/>
    <w:rsid w:val="0098275B"/>
    <w:rsid w:val="0098364B"/>
    <w:rsid w:val="0098619A"/>
    <w:rsid w:val="00986E02"/>
    <w:rsid w:val="00987285"/>
    <w:rsid w:val="00987616"/>
    <w:rsid w:val="00990747"/>
    <w:rsid w:val="009909E5"/>
    <w:rsid w:val="009911AF"/>
    <w:rsid w:val="00991875"/>
    <w:rsid w:val="00991CDF"/>
    <w:rsid w:val="00991F92"/>
    <w:rsid w:val="00992985"/>
    <w:rsid w:val="00992F10"/>
    <w:rsid w:val="00993889"/>
    <w:rsid w:val="009943B8"/>
    <w:rsid w:val="00994782"/>
    <w:rsid w:val="00994D4D"/>
    <w:rsid w:val="00994F35"/>
    <w:rsid w:val="0099551B"/>
    <w:rsid w:val="00995E43"/>
    <w:rsid w:val="00997BF1"/>
    <w:rsid w:val="00997CFC"/>
    <w:rsid w:val="009A03E0"/>
    <w:rsid w:val="009A089C"/>
    <w:rsid w:val="009A118E"/>
    <w:rsid w:val="009A11CE"/>
    <w:rsid w:val="009A1478"/>
    <w:rsid w:val="009A18BF"/>
    <w:rsid w:val="009A21CD"/>
    <w:rsid w:val="009A278C"/>
    <w:rsid w:val="009A2BC2"/>
    <w:rsid w:val="009A2C99"/>
    <w:rsid w:val="009A41D1"/>
    <w:rsid w:val="009A42C1"/>
    <w:rsid w:val="009A4996"/>
    <w:rsid w:val="009A4C3E"/>
    <w:rsid w:val="009A4C9D"/>
    <w:rsid w:val="009A4CA5"/>
    <w:rsid w:val="009A5429"/>
    <w:rsid w:val="009A60FB"/>
    <w:rsid w:val="009A6355"/>
    <w:rsid w:val="009A649C"/>
    <w:rsid w:val="009A67F9"/>
    <w:rsid w:val="009A684D"/>
    <w:rsid w:val="009A6951"/>
    <w:rsid w:val="009A72AD"/>
    <w:rsid w:val="009A78AB"/>
    <w:rsid w:val="009A7BCF"/>
    <w:rsid w:val="009B01F4"/>
    <w:rsid w:val="009B04F0"/>
    <w:rsid w:val="009B09E0"/>
    <w:rsid w:val="009B0BC5"/>
    <w:rsid w:val="009B1247"/>
    <w:rsid w:val="009B18D6"/>
    <w:rsid w:val="009B26AE"/>
    <w:rsid w:val="009B2ADE"/>
    <w:rsid w:val="009B3137"/>
    <w:rsid w:val="009B328D"/>
    <w:rsid w:val="009B354F"/>
    <w:rsid w:val="009B3636"/>
    <w:rsid w:val="009B42D2"/>
    <w:rsid w:val="009B4F35"/>
    <w:rsid w:val="009B50C8"/>
    <w:rsid w:val="009B54DC"/>
    <w:rsid w:val="009B5E71"/>
    <w:rsid w:val="009B5F55"/>
    <w:rsid w:val="009B6029"/>
    <w:rsid w:val="009B6464"/>
    <w:rsid w:val="009B65C1"/>
    <w:rsid w:val="009B6971"/>
    <w:rsid w:val="009B7D85"/>
    <w:rsid w:val="009C214A"/>
    <w:rsid w:val="009C27C7"/>
    <w:rsid w:val="009C27F1"/>
    <w:rsid w:val="009C3152"/>
    <w:rsid w:val="009C32D0"/>
    <w:rsid w:val="009C3E2E"/>
    <w:rsid w:val="009C3F2A"/>
    <w:rsid w:val="009C4BCA"/>
    <w:rsid w:val="009C4C78"/>
    <w:rsid w:val="009C4CFA"/>
    <w:rsid w:val="009C5070"/>
    <w:rsid w:val="009C6683"/>
    <w:rsid w:val="009C67D7"/>
    <w:rsid w:val="009C7D85"/>
    <w:rsid w:val="009D01DB"/>
    <w:rsid w:val="009D112C"/>
    <w:rsid w:val="009D1772"/>
    <w:rsid w:val="009D1999"/>
    <w:rsid w:val="009D2AF8"/>
    <w:rsid w:val="009D30B2"/>
    <w:rsid w:val="009D3393"/>
    <w:rsid w:val="009D3CBB"/>
    <w:rsid w:val="009D3D6D"/>
    <w:rsid w:val="009D40B6"/>
    <w:rsid w:val="009D47FA"/>
    <w:rsid w:val="009D4E48"/>
    <w:rsid w:val="009D50D2"/>
    <w:rsid w:val="009D64A3"/>
    <w:rsid w:val="009D6844"/>
    <w:rsid w:val="009D6BCA"/>
    <w:rsid w:val="009D72B9"/>
    <w:rsid w:val="009E0723"/>
    <w:rsid w:val="009E0F62"/>
    <w:rsid w:val="009E1848"/>
    <w:rsid w:val="009E18CC"/>
    <w:rsid w:val="009E20F1"/>
    <w:rsid w:val="009E23AE"/>
    <w:rsid w:val="009E3FA4"/>
    <w:rsid w:val="009E4A58"/>
    <w:rsid w:val="009E4D9F"/>
    <w:rsid w:val="009E5A2D"/>
    <w:rsid w:val="009E5AB2"/>
    <w:rsid w:val="009E5D9E"/>
    <w:rsid w:val="009E6219"/>
    <w:rsid w:val="009E62FA"/>
    <w:rsid w:val="009E6971"/>
    <w:rsid w:val="009E6D0C"/>
    <w:rsid w:val="009E7B86"/>
    <w:rsid w:val="009F020C"/>
    <w:rsid w:val="009F03B3"/>
    <w:rsid w:val="009F0B58"/>
    <w:rsid w:val="009F0E53"/>
    <w:rsid w:val="009F10D8"/>
    <w:rsid w:val="009F2B6C"/>
    <w:rsid w:val="009F30B6"/>
    <w:rsid w:val="009F3D48"/>
    <w:rsid w:val="009F4A1A"/>
    <w:rsid w:val="009F61F1"/>
    <w:rsid w:val="009F7964"/>
    <w:rsid w:val="00A00021"/>
    <w:rsid w:val="00A003EF"/>
    <w:rsid w:val="00A00925"/>
    <w:rsid w:val="00A00FA1"/>
    <w:rsid w:val="00A016FA"/>
    <w:rsid w:val="00A01757"/>
    <w:rsid w:val="00A01888"/>
    <w:rsid w:val="00A01CBF"/>
    <w:rsid w:val="00A02708"/>
    <w:rsid w:val="00A028C0"/>
    <w:rsid w:val="00A02BAE"/>
    <w:rsid w:val="00A045F8"/>
    <w:rsid w:val="00A05AA6"/>
    <w:rsid w:val="00A06032"/>
    <w:rsid w:val="00A06A6B"/>
    <w:rsid w:val="00A06C28"/>
    <w:rsid w:val="00A06CEC"/>
    <w:rsid w:val="00A07E47"/>
    <w:rsid w:val="00A10217"/>
    <w:rsid w:val="00A11F22"/>
    <w:rsid w:val="00A129D0"/>
    <w:rsid w:val="00A12C33"/>
    <w:rsid w:val="00A12F95"/>
    <w:rsid w:val="00A138BA"/>
    <w:rsid w:val="00A140E9"/>
    <w:rsid w:val="00A1416C"/>
    <w:rsid w:val="00A1461C"/>
    <w:rsid w:val="00A14C8E"/>
    <w:rsid w:val="00A153D9"/>
    <w:rsid w:val="00A15F09"/>
    <w:rsid w:val="00A1662C"/>
    <w:rsid w:val="00A169B6"/>
    <w:rsid w:val="00A1711C"/>
    <w:rsid w:val="00A204B9"/>
    <w:rsid w:val="00A20662"/>
    <w:rsid w:val="00A22110"/>
    <w:rsid w:val="00A2271D"/>
    <w:rsid w:val="00A22FAE"/>
    <w:rsid w:val="00A2335A"/>
    <w:rsid w:val="00A237D5"/>
    <w:rsid w:val="00A23BF0"/>
    <w:rsid w:val="00A248E1"/>
    <w:rsid w:val="00A24D4C"/>
    <w:rsid w:val="00A25F50"/>
    <w:rsid w:val="00A2684D"/>
    <w:rsid w:val="00A27603"/>
    <w:rsid w:val="00A27EB3"/>
    <w:rsid w:val="00A3063B"/>
    <w:rsid w:val="00A30EFC"/>
    <w:rsid w:val="00A31895"/>
    <w:rsid w:val="00A31984"/>
    <w:rsid w:val="00A31AD0"/>
    <w:rsid w:val="00A32650"/>
    <w:rsid w:val="00A32D73"/>
    <w:rsid w:val="00A32EF9"/>
    <w:rsid w:val="00A3367B"/>
    <w:rsid w:val="00A33A08"/>
    <w:rsid w:val="00A33F09"/>
    <w:rsid w:val="00A34BBD"/>
    <w:rsid w:val="00A35682"/>
    <w:rsid w:val="00A3597D"/>
    <w:rsid w:val="00A35FA7"/>
    <w:rsid w:val="00A36856"/>
    <w:rsid w:val="00A37848"/>
    <w:rsid w:val="00A37ECF"/>
    <w:rsid w:val="00A4006C"/>
    <w:rsid w:val="00A40091"/>
    <w:rsid w:val="00A4030F"/>
    <w:rsid w:val="00A4034F"/>
    <w:rsid w:val="00A40759"/>
    <w:rsid w:val="00A41C79"/>
    <w:rsid w:val="00A41CB5"/>
    <w:rsid w:val="00A41D34"/>
    <w:rsid w:val="00A41F7A"/>
    <w:rsid w:val="00A42147"/>
    <w:rsid w:val="00A42A7D"/>
    <w:rsid w:val="00A42CDF"/>
    <w:rsid w:val="00A42F61"/>
    <w:rsid w:val="00A4307B"/>
    <w:rsid w:val="00A437B1"/>
    <w:rsid w:val="00A43C11"/>
    <w:rsid w:val="00A444A8"/>
    <w:rsid w:val="00A4452E"/>
    <w:rsid w:val="00A4472C"/>
    <w:rsid w:val="00A44E69"/>
    <w:rsid w:val="00A4661E"/>
    <w:rsid w:val="00A469D5"/>
    <w:rsid w:val="00A4735A"/>
    <w:rsid w:val="00A50CA5"/>
    <w:rsid w:val="00A529D7"/>
    <w:rsid w:val="00A52FE9"/>
    <w:rsid w:val="00A53021"/>
    <w:rsid w:val="00A548EB"/>
    <w:rsid w:val="00A55BD6"/>
    <w:rsid w:val="00A55D50"/>
    <w:rsid w:val="00A56806"/>
    <w:rsid w:val="00A569AD"/>
    <w:rsid w:val="00A56CE9"/>
    <w:rsid w:val="00A57142"/>
    <w:rsid w:val="00A60D9B"/>
    <w:rsid w:val="00A60F19"/>
    <w:rsid w:val="00A61A0F"/>
    <w:rsid w:val="00A61C3E"/>
    <w:rsid w:val="00A61D48"/>
    <w:rsid w:val="00A62066"/>
    <w:rsid w:val="00A62256"/>
    <w:rsid w:val="00A62CF1"/>
    <w:rsid w:val="00A642CF"/>
    <w:rsid w:val="00A648CD"/>
    <w:rsid w:val="00A65022"/>
    <w:rsid w:val="00A6537A"/>
    <w:rsid w:val="00A65B4B"/>
    <w:rsid w:val="00A65FCF"/>
    <w:rsid w:val="00A66199"/>
    <w:rsid w:val="00A67866"/>
    <w:rsid w:val="00A707AC"/>
    <w:rsid w:val="00A70B07"/>
    <w:rsid w:val="00A70F16"/>
    <w:rsid w:val="00A712E8"/>
    <w:rsid w:val="00A7174B"/>
    <w:rsid w:val="00A71810"/>
    <w:rsid w:val="00A723F8"/>
    <w:rsid w:val="00A72E3A"/>
    <w:rsid w:val="00A73F6F"/>
    <w:rsid w:val="00A76074"/>
    <w:rsid w:val="00A77892"/>
    <w:rsid w:val="00A77CCB"/>
    <w:rsid w:val="00A77CD6"/>
    <w:rsid w:val="00A77D1E"/>
    <w:rsid w:val="00A806A6"/>
    <w:rsid w:val="00A81F33"/>
    <w:rsid w:val="00A82C22"/>
    <w:rsid w:val="00A831AC"/>
    <w:rsid w:val="00A83CCB"/>
    <w:rsid w:val="00A83D8D"/>
    <w:rsid w:val="00A83E19"/>
    <w:rsid w:val="00A8446B"/>
    <w:rsid w:val="00A845C0"/>
    <w:rsid w:val="00A8466D"/>
    <w:rsid w:val="00A8473F"/>
    <w:rsid w:val="00A85B96"/>
    <w:rsid w:val="00A85E46"/>
    <w:rsid w:val="00A862AF"/>
    <w:rsid w:val="00A862D6"/>
    <w:rsid w:val="00A86971"/>
    <w:rsid w:val="00A86D29"/>
    <w:rsid w:val="00A8711E"/>
    <w:rsid w:val="00A8715E"/>
    <w:rsid w:val="00A87647"/>
    <w:rsid w:val="00A91F0A"/>
    <w:rsid w:val="00A920F2"/>
    <w:rsid w:val="00A9295B"/>
    <w:rsid w:val="00A92B17"/>
    <w:rsid w:val="00A93B09"/>
    <w:rsid w:val="00A952D7"/>
    <w:rsid w:val="00A95755"/>
    <w:rsid w:val="00A95F5F"/>
    <w:rsid w:val="00A963F7"/>
    <w:rsid w:val="00A96AD8"/>
    <w:rsid w:val="00A9766D"/>
    <w:rsid w:val="00AA052C"/>
    <w:rsid w:val="00AA09F5"/>
    <w:rsid w:val="00AA0CA3"/>
    <w:rsid w:val="00AA15B1"/>
    <w:rsid w:val="00AA1E45"/>
    <w:rsid w:val="00AA22E6"/>
    <w:rsid w:val="00AA2FAE"/>
    <w:rsid w:val="00AA30E6"/>
    <w:rsid w:val="00AA31F2"/>
    <w:rsid w:val="00AA4113"/>
    <w:rsid w:val="00AA4286"/>
    <w:rsid w:val="00AA456B"/>
    <w:rsid w:val="00AA4571"/>
    <w:rsid w:val="00AA4953"/>
    <w:rsid w:val="00AA4AB3"/>
    <w:rsid w:val="00AA57F5"/>
    <w:rsid w:val="00AA6196"/>
    <w:rsid w:val="00AA672E"/>
    <w:rsid w:val="00AA6E41"/>
    <w:rsid w:val="00AA6EC9"/>
    <w:rsid w:val="00AA7E5A"/>
    <w:rsid w:val="00AB0718"/>
    <w:rsid w:val="00AB16CF"/>
    <w:rsid w:val="00AB19F6"/>
    <w:rsid w:val="00AB1EC5"/>
    <w:rsid w:val="00AB29AA"/>
    <w:rsid w:val="00AB33C6"/>
    <w:rsid w:val="00AB3EE2"/>
    <w:rsid w:val="00AB42FB"/>
    <w:rsid w:val="00AB47E7"/>
    <w:rsid w:val="00AB4B4C"/>
    <w:rsid w:val="00AB5244"/>
    <w:rsid w:val="00AB6309"/>
    <w:rsid w:val="00AB6C5F"/>
    <w:rsid w:val="00AB7129"/>
    <w:rsid w:val="00AB7F42"/>
    <w:rsid w:val="00AC2563"/>
    <w:rsid w:val="00AC27A6"/>
    <w:rsid w:val="00AC284A"/>
    <w:rsid w:val="00AC2FBD"/>
    <w:rsid w:val="00AC30F7"/>
    <w:rsid w:val="00AC3234"/>
    <w:rsid w:val="00AC39FE"/>
    <w:rsid w:val="00AC3A5A"/>
    <w:rsid w:val="00AC3F77"/>
    <w:rsid w:val="00AC4357"/>
    <w:rsid w:val="00AC4641"/>
    <w:rsid w:val="00AC4A51"/>
    <w:rsid w:val="00AC4D95"/>
    <w:rsid w:val="00AC4E15"/>
    <w:rsid w:val="00AC5DF4"/>
    <w:rsid w:val="00AC64EF"/>
    <w:rsid w:val="00AC6E6B"/>
    <w:rsid w:val="00AC78E7"/>
    <w:rsid w:val="00AC7A25"/>
    <w:rsid w:val="00AC7BFC"/>
    <w:rsid w:val="00AD02C4"/>
    <w:rsid w:val="00AD0AEF"/>
    <w:rsid w:val="00AD11B7"/>
    <w:rsid w:val="00AD1A94"/>
    <w:rsid w:val="00AD1C05"/>
    <w:rsid w:val="00AD3803"/>
    <w:rsid w:val="00AD4126"/>
    <w:rsid w:val="00AD421C"/>
    <w:rsid w:val="00AD44FA"/>
    <w:rsid w:val="00AD4874"/>
    <w:rsid w:val="00AD4D70"/>
    <w:rsid w:val="00AD5D89"/>
    <w:rsid w:val="00AD674B"/>
    <w:rsid w:val="00AD711A"/>
    <w:rsid w:val="00AD7B57"/>
    <w:rsid w:val="00AD7B5A"/>
    <w:rsid w:val="00AE00FE"/>
    <w:rsid w:val="00AE070A"/>
    <w:rsid w:val="00AE0B9C"/>
    <w:rsid w:val="00AE101C"/>
    <w:rsid w:val="00AE12E1"/>
    <w:rsid w:val="00AE2077"/>
    <w:rsid w:val="00AE21EF"/>
    <w:rsid w:val="00AE232F"/>
    <w:rsid w:val="00AE2734"/>
    <w:rsid w:val="00AE3DAF"/>
    <w:rsid w:val="00AE3E10"/>
    <w:rsid w:val="00AE4D1D"/>
    <w:rsid w:val="00AE4DA1"/>
    <w:rsid w:val="00AE579C"/>
    <w:rsid w:val="00AE5EB4"/>
    <w:rsid w:val="00AE6502"/>
    <w:rsid w:val="00AE714C"/>
    <w:rsid w:val="00AE74FB"/>
    <w:rsid w:val="00AE7677"/>
    <w:rsid w:val="00AE7A4B"/>
    <w:rsid w:val="00AF0308"/>
    <w:rsid w:val="00AF0C18"/>
    <w:rsid w:val="00AF0C94"/>
    <w:rsid w:val="00AF2340"/>
    <w:rsid w:val="00AF47C5"/>
    <w:rsid w:val="00AF503E"/>
    <w:rsid w:val="00AF515F"/>
    <w:rsid w:val="00AF5398"/>
    <w:rsid w:val="00AF64C9"/>
    <w:rsid w:val="00B00702"/>
    <w:rsid w:val="00B00F2A"/>
    <w:rsid w:val="00B019DE"/>
    <w:rsid w:val="00B01C7A"/>
    <w:rsid w:val="00B01D2E"/>
    <w:rsid w:val="00B02126"/>
    <w:rsid w:val="00B024EC"/>
    <w:rsid w:val="00B03C9A"/>
    <w:rsid w:val="00B03F8D"/>
    <w:rsid w:val="00B04271"/>
    <w:rsid w:val="00B043A9"/>
    <w:rsid w:val="00B043FE"/>
    <w:rsid w:val="00B046B9"/>
    <w:rsid w:val="00B049AF"/>
    <w:rsid w:val="00B04A05"/>
    <w:rsid w:val="00B04DB6"/>
    <w:rsid w:val="00B0627D"/>
    <w:rsid w:val="00B07242"/>
    <w:rsid w:val="00B074F9"/>
    <w:rsid w:val="00B10534"/>
    <w:rsid w:val="00B10C9C"/>
    <w:rsid w:val="00B113A5"/>
    <w:rsid w:val="00B113DB"/>
    <w:rsid w:val="00B11B0D"/>
    <w:rsid w:val="00B11D8A"/>
    <w:rsid w:val="00B12981"/>
    <w:rsid w:val="00B12BFC"/>
    <w:rsid w:val="00B1335F"/>
    <w:rsid w:val="00B147DD"/>
    <w:rsid w:val="00B156FD"/>
    <w:rsid w:val="00B15885"/>
    <w:rsid w:val="00B15AF8"/>
    <w:rsid w:val="00B170F7"/>
    <w:rsid w:val="00B2111B"/>
    <w:rsid w:val="00B21322"/>
    <w:rsid w:val="00B21899"/>
    <w:rsid w:val="00B21F61"/>
    <w:rsid w:val="00B2574E"/>
    <w:rsid w:val="00B25E1C"/>
    <w:rsid w:val="00B261F1"/>
    <w:rsid w:val="00B2651A"/>
    <w:rsid w:val="00B265BC"/>
    <w:rsid w:val="00B26D12"/>
    <w:rsid w:val="00B274D1"/>
    <w:rsid w:val="00B27EC1"/>
    <w:rsid w:val="00B30561"/>
    <w:rsid w:val="00B3102D"/>
    <w:rsid w:val="00B31DF1"/>
    <w:rsid w:val="00B31FB1"/>
    <w:rsid w:val="00B321DA"/>
    <w:rsid w:val="00B32454"/>
    <w:rsid w:val="00B33952"/>
    <w:rsid w:val="00B33C5E"/>
    <w:rsid w:val="00B342F4"/>
    <w:rsid w:val="00B34369"/>
    <w:rsid w:val="00B34C87"/>
    <w:rsid w:val="00B34DC2"/>
    <w:rsid w:val="00B36366"/>
    <w:rsid w:val="00B3643F"/>
    <w:rsid w:val="00B36973"/>
    <w:rsid w:val="00B37188"/>
    <w:rsid w:val="00B378E5"/>
    <w:rsid w:val="00B37954"/>
    <w:rsid w:val="00B3798B"/>
    <w:rsid w:val="00B37E39"/>
    <w:rsid w:val="00B40720"/>
    <w:rsid w:val="00B409B7"/>
    <w:rsid w:val="00B41ED7"/>
    <w:rsid w:val="00B4238B"/>
    <w:rsid w:val="00B4346D"/>
    <w:rsid w:val="00B43CBB"/>
    <w:rsid w:val="00B43EFD"/>
    <w:rsid w:val="00B440F4"/>
    <w:rsid w:val="00B44432"/>
    <w:rsid w:val="00B447A5"/>
    <w:rsid w:val="00B44D81"/>
    <w:rsid w:val="00B4570B"/>
    <w:rsid w:val="00B46247"/>
    <w:rsid w:val="00B4654C"/>
    <w:rsid w:val="00B47293"/>
    <w:rsid w:val="00B4733B"/>
    <w:rsid w:val="00B47E0F"/>
    <w:rsid w:val="00B50720"/>
    <w:rsid w:val="00B50E50"/>
    <w:rsid w:val="00B516C1"/>
    <w:rsid w:val="00B5172D"/>
    <w:rsid w:val="00B52015"/>
    <w:rsid w:val="00B52120"/>
    <w:rsid w:val="00B5273D"/>
    <w:rsid w:val="00B53C7E"/>
    <w:rsid w:val="00B543F2"/>
    <w:rsid w:val="00B54ABC"/>
    <w:rsid w:val="00B55EE7"/>
    <w:rsid w:val="00B55F91"/>
    <w:rsid w:val="00B56FBE"/>
    <w:rsid w:val="00B56FF9"/>
    <w:rsid w:val="00B5780A"/>
    <w:rsid w:val="00B6087F"/>
    <w:rsid w:val="00B608C3"/>
    <w:rsid w:val="00B61094"/>
    <w:rsid w:val="00B62B58"/>
    <w:rsid w:val="00B62B6D"/>
    <w:rsid w:val="00B63BB9"/>
    <w:rsid w:val="00B63D85"/>
    <w:rsid w:val="00B64141"/>
    <w:rsid w:val="00B641C6"/>
    <w:rsid w:val="00B64AB3"/>
    <w:rsid w:val="00B65149"/>
    <w:rsid w:val="00B6598E"/>
    <w:rsid w:val="00B66567"/>
    <w:rsid w:val="00B66675"/>
    <w:rsid w:val="00B66E6D"/>
    <w:rsid w:val="00B66F52"/>
    <w:rsid w:val="00B66FE5"/>
    <w:rsid w:val="00B6770E"/>
    <w:rsid w:val="00B6797A"/>
    <w:rsid w:val="00B67D75"/>
    <w:rsid w:val="00B70AB9"/>
    <w:rsid w:val="00B72880"/>
    <w:rsid w:val="00B72CA9"/>
    <w:rsid w:val="00B7372E"/>
    <w:rsid w:val="00B73987"/>
    <w:rsid w:val="00B73C7B"/>
    <w:rsid w:val="00B743FD"/>
    <w:rsid w:val="00B74A10"/>
    <w:rsid w:val="00B758BF"/>
    <w:rsid w:val="00B76FC5"/>
    <w:rsid w:val="00B80159"/>
    <w:rsid w:val="00B80406"/>
    <w:rsid w:val="00B8139B"/>
    <w:rsid w:val="00B81D2A"/>
    <w:rsid w:val="00B82027"/>
    <w:rsid w:val="00B827A6"/>
    <w:rsid w:val="00B8288A"/>
    <w:rsid w:val="00B82BB7"/>
    <w:rsid w:val="00B831CE"/>
    <w:rsid w:val="00B842C3"/>
    <w:rsid w:val="00B84641"/>
    <w:rsid w:val="00B84EC3"/>
    <w:rsid w:val="00B85431"/>
    <w:rsid w:val="00B864F0"/>
    <w:rsid w:val="00B86677"/>
    <w:rsid w:val="00B86710"/>
    <w:rsid w:val="00B86BB9"/>
    <w:rsid w:val="00B87131"/>
    <w:rsid w:val="00B91898"/>
    <w:rsid w:val="00B9289C"/>
    <w:rsid w:val="00B93112"/>
    <w:rsid w:val="00B939B1"/>
    <w:rsid w:val="00B93EE3"/>
    <w:rsid w:val="00B9407F"/>
    <w:rsid w:val="00B94544"/>
    <w:rsid w:val="00B956BA"/>
    <w:rsid w:val="00B95C6F"/>
    <w:rsid w:val="00B95E6A"/>
    <w:rsid w:val="00B96CA8"/>
    <w:rsid w:val="00B96D40"/>
    <w:rsid w:val="00B97386"/>
    <w:rsid w:val="00B978DB"/>
    <w:rsid w:val="00BA003D"/>
    <w:rsid w:val="00BA07F4"/>
    <w:rsid w:val="00BA1AE3"/>
    <w:rsid w:val="00BA1D71"/>
    <w:rsid w:val="00BA263B"/>
    <w:rsid w:val="00BA2A9B"/>
    <w:rsid w:val="00BA2AEB"/>
    <w:rsid w:val="00BA42B2"/>
    <w:rsid w:val="00BA58D4"/>
    <w:rsid w:val="00BA5B9E"/>
    <w:rsid w:val="00BA5CD7"/>
    <w:rsid w:val="00BA636A"/>
    <w:rsid w:val="00BA757C"/>
    <w:rsid w:val="00BA7C9A"/>
    <w:rsid w:val="00BB03A9"/>
    <w:rsid w:val="00BB144F"/>
    <w:rsid w:val="00BB182E"/>
    <w:rsid w:val="00BB1F51"/>
    <w:rsid w:val="00BB2123"/>
    <w:rsid w:val="00BB21F0"/>
    <w:rsid w:val="00BB248A"/>
    <w:rsid w:val="00BB2505"/>
    <w:rsid w:val="00BB3E91"/>
    <w:rsid w:val="00BB587E"/>
    <w:rsid w:val="00BB58E3"/>
    <w:rsid w:val="00BB5AEC"/>
    <w:rsid w:val="00BB5F8F"/>
    <w:rsid w:val="00BB657A"/>
    <w:rsid w:val="00BB6F96"/>
    <w:rsid w:val="00BB7311"/>
    <w:rsid w:val="00BC0077"/>
    <w:rsid w:val="00BC1840"/>
    <w:rsid w:val="00BC1A4E"/>
    <w:rsid w:val="00BC1AF8"/>
    <w:rsid w:val="00BC2971"/>
    <w:rsid w:val="00BC48D7"/>
    <w:rsid w:val="00BC4A10"/>
    <w:rsid w:val="00BC541B"/>
    <w:rsid w:val="00BC5D79"/>
    <w:rsid w:val="00BC5DC7"/>
    <w:rsid w:val="00BC6675"/>
    <w:rsid w:val="00BC67B3"/>
    <w:rsid w:val="00BC67C1"/>
    <w:rsid w:val="00BC6A8F"/>
    <w:rsid w:val="00BC6B41"/>
    <w:rsid w:val="00BC6B8B"/>
    <w:rsid w:val="00BC6DB9"/>
    <w:rsid w:val="00BC73D8"/>
    <w:rsid w:val="00BD0337"/>
    <w:rsid w:val="00BD0374"/>
    <w:rsid w:val="00BD0E24"/>
    <w:rsid w:val="00BD1189"/>
    <w:rsid w:val="00BD1A03"/>
    <w:rsid w:val="00BD1A66"/>
    <w:rsid w:val="00BD27F2"/>
    <w:rsid w:val="00BD31B0"/>
    <w:rsid w:val="00BD3563"/>
    <w:rsid w:val="00BD4416"/>
    <w:rsid w:val="00BD4EAA"/>
    <w:rsid w:val="00BD52D7"/>
    <w:rsid w:val="00BD5AD2"/>
    <w:rsid w:val="00BD601B"/>
    <w:rsid w:val="00BD6719"/>
    <w:rsid w:val="00BD683D"/>
    <w:rsid w:val="00BD6CEE"/>
    <w:rsid w:val="00BD72B0"/>
    <w:rsid w:val="00BE0145"/>
    <w:rsid w:val="00BE22F3"/>
    <w:rsid w:val="00BE2DF7"/>
    <w:rsid w:val="00BE4DAE"/>
    <w:rsid w:val="00BE5702"/>
    <w:rsid w:val="00BE5B52"/>
    <w:rsid w:val="00BE5DED"/>
    <w:rsid w:val="00BE62AB"/>
    <w:rsid w:val="00BE683D"/>
    <w:rsid w:val="00BE68C5"/>
    <w:rsid w:val="00BE68CE"/>
    <w:rsid w:val="00BE722E"/>
    <w:rsid w:val="00BE7B8D"/>
    <w:rsid w:val="00BF0993"/>
    <w:rsid w:val="00BF10A9"/>
    <w:rsid w:val="00BF136A"/>
    <w:rsid w:val="00BF1703"/>
    <w:rsid w:val="00BF174E"/>
    <w:rsid w:val="00BF1869"/>
    <w:rsid w:val="00BF231C"/>
    <w:rsid w:val="00BF26C8"/>
    <w:rsid w:val="00BF3ABB"/>
    <w:rsid w:val="00BF3CC9"/>
    <w:rsid w:val="00BF3FE8"/>
    <w:rsid w:val="00BF4BB3"/>
    <w:rsid w:val="00BF51E5"/>
    <w:rsid w:val="00BF56BC"/>
    <w:rsid w:val="00BF57C3"/>
    <w:rsid w:val="00BF5EAA"/>
    <w:rsid w:val="00BF6269"/>
    <w:rsid w:val="00BF6A3A"/>
    <w:rsid w:val="00BF6EC3"/>
    <w:rsid w:val="00BF7454"/>
    <w:rsid w:val="00BF74A6"/>
    <w:rsid w:val="00BF7718"/>
    <w:rsid w:val="00BF7BB9"/>
    <w:rsid w:val="00C0050D"/>
    <w:rsid w:val="00C013AD"/>
    <w:rsid w:val="00C0175C"/>
    <w:rsid w:val="00C020FB"/>
    <w:rsid w:val="00C02D13"/>
    <w:rsid w:val="00C03164"/>
    <w:rsid w:val="00C04904"/>
    <w:rsid w:val="00C056B3"/>
    <w:rsid w:val="00C05F74"/>
    <w:rsid w:val="00C0629E"/>
    <w:rsid w:val="00C07985"/>
    <w:rsid w:val="00C103E5"/>
    <w:rsid w:val="00C11294"/>
    <w:rsid w:val="00C1238D"/>
    <w:rsid w:val="00C127D7"/>
    <w:rsid w:val="00C12A92"/>
    <w:rsid w:val="00C130D2"/>
    <w:rsid w:val="00C13319"/>
    <w:rsid w:val="00C13EE9"/>
    <w:rsid w:val="00C13FDD"/>
    <w:rsid w:val="00C143A2"/>
    <w:rsid w:val="00C15064"/>
    <w:rsid w:val="00C15521"/>
    <w:rsid w:val="00C17F18"/>
    <w:rsid w:val="00C203E1"/>
    <w:rsid w:val="00C20CAC"/>
    <w:rsid w:val="00C20EA5"/>
    <w:rsid w:val="00C21540"/>
    <w:rsid w:val="00C21906"/>
    <w:rsid w:val="00C21BFA"/>
    <w:rsid w:val="00C2208B"/>
    <w:rsid w:val="00C234F5"/>
    <w:rsid w:val="00C24C8D"/>
    <w:rsid w:val="00C25198"/>
    <w:rsid w:val="00C254EE"/>
    <w:rsid w:val="00C25CB5"/>
    <w:rsid w:val="00C25FE2"/>
    <w:rsid w:val="00C2606C"/>
    <w:rsid w:val="00C260F4"/>
    <w:rsid w:val="00C262D2"/>
    <w:rsid w:val="00C26B53"/>
    <w:rsid w:val="00C279B2"/>
    <w:rsid w:val="00C31BD9"/>
    <w:rsid w:val="00C31BDA"/>
    <w:rsid w:val="00C31DFB"/>
    <w:rsid w:val="00C335D8"/>
    <w:rsid w:val="00C33E50"/>
    <w:rsid w:val="00C34A66"/>
    <w:rsid w:val="00C34C20"/>
    <w:rsid w:val="00C355F7"/>
    <w:rsid w:val="00C35A3E"/>
    <w:rsid w:val="00C35D93"/>
    <w:rsid w:val="00C36208"/>
    <w:rsid w:val="00C3733C"/>
    <w:rsid w:val="00C375DB"/>
    <w:rsid w:val="00C42130"/>
    <w:rsid w:val="00C42147"/>
    <w:rsid w:val="00C421E0"/>
    <w:rsid w:val="00C423A4"/>
    <w:rsid w:val="00C424F5"/>
    <w:rsid w:val="00C43A8A"/>
    <w:rsid w:val="00C43F64"/>
    <w:rsid w:val="00C440CE"/>
    <w:rsid w:val="00C44BF5"/>
    <w:rsid w:val="00C45989"/>
    <w:rsid w:val="00C45A52"/>
    <w:rsid w:val="00C45FFC"/>
    <w:rsid w:val="00C46592"/>
    <w:rsid w:val="00C471C5"/>
    <w:rsid w:val="00C47D20"/>
    <w:rsid w:val="00C47F8A"/>
    <w:rsid w:val="00C50CD7"/>
    <w:rsid w:val="00C51022"/>
    <w:rsid w:val="00C521D6"/>
    <w:rsid w:val="00C52B22"/>
    <w:rsid w:val="00C53CF0"/>
    <w:rsid w:val="00C540FF"/>
    <w:rsid w:val="00C547C4"/>
    <w:rsid w:val="00C54AA2"/>
    <w:rsid w:val="00C55232"/>
    <w:rsid w:val="00C553A4"/>
    <w:rsid w:val="00C55A06"/>
    <w:rsid w:val="00C55D03"/>
    <w:rsid w:val="00C55FA5"/>
    <w:rsid w:val="00C56D20"/>
    <w:rsid w:val="00C57E41"/>
    <w:rsid w:val="00C601BC"/>
    <w:rsid w:val="00C6034D"/>
    <w:rsid w:val="00C60509"/>
    <w:rsid w:val="00C6204D"/>
    <w:rsid w:val="00C62151"/>
    <w:rsid w:val="00C628F2"/>
    <w:rsid w:val="00C62D71"/>
    <w:rsid w:val="00C6329F"/>
    <w:rsid w:val="00C63340"/>
    <w:rsid w:val="00C637CD"/>
    <w:rsid w:val="00C643F9"/>
    <w:rsid w:val="00C64C2B"/>
    <w:rsid w:val="00C64E95"/>
    <w:rsid w:val="00C6555B"/>
    <w:rsid w:val="00C65B99"/>
    <w:rsid w:val="00C65E7C"/>
    <w:rsid w:val="00C6677F"/>
    <w:rsid w:val="00C66F8C"/>
    <w:rsid w:val="00C67D41"/>
    <w:rsid w:val="00C67E18"/>
    <w:rsid w:val="00C7031C"/>
    <w:rsid w:val="00C70671"/>
    <w:rsid w:val="00C70756"/>
    <w:rsid w:val="00C71095"/>
    <w:rsid w:val="00C71372"/>
    <w:rsid w:val="00C719A7"/>
    <w:rsid w:val="00C72034"/>
    <w:rsid w:val="00C7208C"/>
    <w:rsid w:val="00C720DE"/>
    <w:rsid w:val="00C72410"/>
    <w:rsid w:val="00C7287F"/>
    <w:rsid w:val="00C72C34"/>
    <w:rsid w:val="00C72CE0"/>
    <w:rsid w:val="00C73573"/>
    <w:rsid w:val="00C740DD"/>
    <w:rsid w:val="00C75118"/>
    <w:rsid w:val="00C7660B"/>
    <w:rsid w:val="00C76951"/>
    <w:rsid w:val="00C77381"/>
    <w:rsid w:val="00C80386"/>
    <w:rsid w:val="00C804AE"/>
    <w:rsid w:val="00C808B1"/>
    <w:rsid w:val="00C80CB8"/>
    <w:rsid w:val="00C81604"/>
    <w:rsid w:val="00C819F8"/>
    <w:rsid w:val="00C8248C"/>
    <w:rsid w:val="00C82DF4"/>
    <w:rsid w:val="00C82F0F"/>
    <w:rsid w:val="00C82F7F"/>
    <w:rsid w:val="00C833EA"/>
    <w:rsid w:val="00C84C6D"/>
    <w:rsid w:val="00C84E33"/>
    <w:rsid w:val="00C85D11"/>
    <w:rsid w:val="00C85D9E"/>
    <w:rsid w:val="00C8650E"/>
    <w:rsid w:val="00C86D6F"/>
    <w:rsid w:val="00C90580"/>
    <w:rsid w:val="00C905FC"/>
    <w:rsid w:val="00C90975"/>
    <w:rsid w:val="00C90D01"/>
    <w:rsid w:val="00C92449"/>
    <w:rsid w:val="00C92BC6"/>
    <w:rsid w:val="00C92D03"/>
    <w:rsid w:val="00C92E51"/>
    <w:rsid w:val="00C92E61"/>
    <w:rsid w:val="00C9319C"/>
    <w:rsid w:val="00C93795"/>
    <w:rsid w:val="00C937B4"/>
    <w:rsid w:val="00C93B5D"/>
    <w:rsid w:val="00C94261"/>
    <w:rsid w:val="00C9435D"/>
    <w:rsid w:val="00C963BA"/>
    <w:rsid w:val="00C9669B"/>
    <w:rsid w:val="00C96741"/>
    <w:rsid w:val="00C96F6A"/>
    <w:rsid w:val="00C972BD"/>
    <w:rsid w:val="00CA0014"/>
    <w:rsid w:val="00CA02FE"/>
    <w:rsid w:val="00CA0345"/>
    <w:rsid w:val="00CA03E2"/>
    <w:rsid w:val="00CA13A2"/>
    <w:rsid w:val="00CA14BE"/>
    <w:rsid w:val="00CA163F"/>
    <w:rsid w:val="00CA168B"/>
    <w:rsid w:val="00CA2D1B"/>
    <w:rsid w:val="00CA3592"/>
    <w:rsid w:val="00CA412A"/>
    <w:rsid w:val="00CA4FF2"/>
    <w:rsid w:val="00CA54EE"/>
    <w:rsid w:val="00CA662A"/>
    <w:rsid w:val="00CA6AAC"/>
    <w:rsid w:val="00CA7954"/>
    <w:rsid w:val="00CA7AFD"/>
    <w:rsid w:val="00CA7C3C"/>
    <w:rsid w:val="00CB0157"/>
    <w:rsid w:val="00CB0189"/>
    <w:rsid w:val="00CB02EE"/>
    <w:rsid w:val="00CB0BA2"/>
    <w:rsid w:val="00CB0F86"/>
    <w:rsid w:val="00CB1A42"/>
    <w:rsid w:val="00CB1ACE"/>
    <w:rsid w:val="00CB1B0C"/>
    <w:rsid w:val="00CB270C"/>
    <w:rsid w:val="00CB2C0B"/>
    <w:rsid w:val="00CB3BB6"/>
    <w:rsid w:val="00CB3D3D"/>
    <w:rsid w:val="00CB4A7E"/>
    <w:rsid w:val="00CB517D"/>
    <w:rsid w:val="00CB52E6"/>
    <w:rsid w:val="00CB59C1"/>
    <w:rsid w:val="00CB72D4"/>
    <w:rsid w:val="00CC038D"/>
    <w:rsid w:val="00CC0C13"/>
    <w:rsid w:val="00CC10B5"/>
    <w:rsid w:val="00CC39FF"/>
    <w:rsid w:val="00CC3B1F"/>
    <w:rsid w:val="00CC3C2F"/>
    <w:rsid w:val="00CC3F76"/>
    <w:rsid w:val="00CC4AC8"/>
    <w:rsid w:val="00CC4EB8"/>
    <w:rsid w:val="00CC5233"/>
    <w:rsid w:val="00CC53A4"/>
    <w:rsid w:val="00CC56A2"/>
    <w:rsid w:val="00CC5DE6"/>
    <w:rsid w:val="00CC6B72"/>
    <w:rsid w:val="00CC6E4E"/>
    <w:rsid w:val="00CC6FE8"/>
    <w:rsid w:val="00CC7202"/>
    <w:rsid w:val="00CD0A1D"/>
    <w:rsid w:val="00CD1E4F"/>
    <w:rsid w:val="00CD1EC9"/>
    <w:rsid w:val="00CD2099"/>
    <w:rsid w:val="00CD2808"/>
    <w:rsid w:val="00CD28BF"/>
    <w:rsid w:val="00CD28DF"/>
    <w:rsid w:val="00CD4092"/>
    <w:rsid w:val="00CD4A20"/>
    <w:rsid w:val="00CD4B81"/>
    <w:rsid w:val="00CD50A1"/>
    <w:rsid w:val="00CD519E"/>
    <w:rsid w:val="00CD51D6"/>
    <w:rsid w:val="00CD5253"/>
    <w:rsid w:val="00CD5601"/>
    <w:rsid w:val="00CD5EEF"/>
    <w:rsid w:val="00CD63BB"/>
    <w:rsid w:val="00CD6F84"/>
    <w:rsid w:val="00CD73D1"/>
    <w:rsid w:val="00CD7E72"/>
    <w:rsid w:val="00CE0960"/>
    <w:rsid w:val="00CE0C4F"/>
    <w:rsid w:val="00CE163E"/>
    <w:rsid w:val="00CE1960"/>
    <w:rsid w:val="00CE1B6D"/>
    <w:rsid w:val="00CE2531"/>
    <w:rsid w:val="00CE2A97"/>
    <w:rsid w:val="00CE30EA"/>
    <w:rsid w:val="00CE392F"/>
    <w:rsid w:val="00CE3B77"/>
    <w:rsid w:val="00CE3F0F"/>
    <w:rsid w:val="00CE60C6"/>
    <w:rsid w:val="00CE6250"/>
    <w:rsid w:val="00CE6528"/>
    <w:rsid w:val="00CE79E6"/>
    <w:rsid w:val="00CE7A56"/>
    <w:rsid w:val="00CF048A"/>
    <w:rsid w:val="00CF145B"/>
    <w:rsid w:val="00CF155A"/>
    <w:rsid w:val="00CF2287"/>
    <w:rsid w:val="00CF2947"/>
    <w:rsid w:val="00CF3A4C"/>
    <w:rsid w:val="00CF4E76"/>
    <w:rsid w:val="00CF54D0"/>
    <w:rsid w:val="00CF686F"/>
    <w:rsid w:val="00CF6E60"/>
    <w:rsid w:val="00CF76CD"/>
    <w:rsid w:val="00CF79A9"/>
    <w:rsid w:val="00CF79DA"/>
    <w:rsid w:val="00CF7AA9"/>
    <w:rsid w:val="00CF7BCA"/>
    <w:rsid w:val="00D00112"/>
    <w:rsid w:val="00D00871"/>
    <w:rsid w:val="00D008FD"/>
    <w:rsid w:val="00D0133A"/>
    <w:rsid w:val="00D01A6D"/>
    <w:rsid w:val="00D01FCC"/>
    <w:rsid w:val="00D026AB"/>
    <w:rsid w:val="00D0321C"/>
    <w:rsid w:val="00D035EC"/>
    <w:rsid w:val="00D042AD"/>
    <w:rsid w:val="00D04428"/>
    <w:rsid w:val="00D05524"/>
    <w:rsid w:val="00D066D2"/>
    <w:rsid w:val="00D06AB1"/>
    <w:rsid w:val="00D06AE0"/>
    <w:rsid w:val="00D072ED"/>
    <w:rsid w:val="00D07A16"/>
    <w:rsid w:val="00D1022E"/>
    <w:rsid w:val="00D1067E"/>
    <w:rsid w:val="00D10C6C"/>
    <w:rsid w:val="00D10F50"/>
    <w:rsid w:val="00D11044"/>
    <w:rsid w:val="00D110D5"/>
    <w:rsid w:val="00D11272"/>
    <w:rsid w:val="00D12404"/>
    <w:rsid w:val="00D126F5"/>
    <w:rsid w:val="00D12937"/>
    <w:rsid w:val="00D12EB3"/>
    <w:rsid w:val="00D12EE3"/>
    <w:rsid w:val="00D12F33"/>
    <w:rsid w:val="00D12F4D"/>
    <w:rsid w:val="00D12F9E"/>
    <w:rsid w:val="00D13028"/>
    <w:rsid w:val="00D13DF0"/>
    <w:rsid w:val="00D1400D"/>
    <w:rsid w:val="00D1411E"/>
    <w:rsid w:val="00D1418C"/>
    <w:rsid w:val="00D1489E"/>
    <w:rsid w:val="00D14EDB"/>
    <w:rsid w:val="00D1504D"/>
    <w:rsid w:val="00D15363"/>
    <w:rsid w:val="00D15932"/>
    <w:rsid w:val="00D15B86"/>
    <w:rsid w:val="00D15CD4"/>
    <w:rsid w:val="00D16DB7"/>
    <w:rsid w:val="00D16E97"/>
    <w:rsid w:val="00D17009"/>
    <w:rsid w:val="00D17056"/>
    <w:rsid w:val="00D170EC"/>
    <w:rsid w:val="00D17138"/>
    <w:rsid w:val="00D20022"/>
    <w:rsid w:val="00D201A3"/>
    <w:rsid w:val="00D201E3"/>
    <w:rsid w:val="00D20489"/>
    <w:rsid w:val="00D20737"/>
    <w:rsid w:val="00D21804"/>
    <w:rsid w:val="00D21E81"/>
    <w:rsid w:val="00D223DE"/>
    <w:rsid w:val="00D227C4"/>
    <w:rsid w:val="00D22E98"/>
    <w:rsid w:val="00D237D1"/>
    <w:rsid w:val="00D237F6"/>
    <w:rsid w:val="00D23D46"/>
    <w:rsid w:val="00D23E8A"/>
    <w:rsid w:val="00D24293"/>
    <w:rsid w:val="00D243C7"/>
    <w:rsid w:val="00D25E37"/>
    <w:rsid w:val="00D2661A"/>
    <w:rsid w:val="00D26FAE"/>
    <w:rsid w:val="00D27582"/>
    <w:rsid w:val="00D276DC"/>
    <w:rsid w:val="00D27EB3"/>
    <w:rsid w:val="00D3040C"/>
    <w:rsid w:val="00D30A1E"/>
    <w:rsid w:val="00D30CA4"/>
    <w:rsid w:val="00D32719"/>
    <w:rsid w:val="00D332EE"/>
    <w:rsid w:val="00D33333"/>
    <w:rsid w:val="00D34CB7"/>
    <w:rsid w:val="00D352A2"/>
    <w:rsid w:val="00D35991"/>
    <w:rsid w:val="00D35D7E"/>
    <w:rsid w:val="00D364FC"/>
    <w:rsid w:val="00D37254"/>
    <w:rsid w:val="00D3777B"/>
    <w:rsid w:val="00D400BF"/>
    <w:rsid w:val="00D412DA"/>
    <w:rsid w:val="00D4162B"/>
    <w:rsid w:val="00D41B86"/>
    <w:rsid w:val="00D42110"/>
    <w:rsid w:val="00D4285A"/>
    <w:rsid w:val="00D43C33"/>
    <w:rsid w:val="00D446E6"/>
    <w:rsid w:val="00D4514F"/>
    <w:rsid w:val="00D451E2"/>
    <w:rsid w:val="00D457CB"/>
    <w:rsid w:val="00D45E89"/>
    <w:rsid w:val="00D45E8D"/>
    <w:rsid w:val="00D466AE"/>
    <w:rsid w:val="00D46C75"/>
    <w:rsid w:val="00D4734F"/>
    <w:rsid w:val="00D478EC"/>
    <w:rsid w:val="00D47D33"/>
    <w:rsid w:val="00D5058D"/>
    <w:rsid w:val="00D50DBE"/>
    <w:rsid w:val="00D51215"/>
    <w:rsid w:val="00D51BF3"/>
    <w:rsid w:val="00D526A8"/>
    <w:rsid w:val="00D52FDB"/>
    <w:rsid w:val="00D53ACA"/>
    <w:rsid w:val="00D53EF3"/>
    <w:rsid w:val="00D54B98"/>
    <w:rsid w:val="00D5552D"/>
    <w:rsid w:val="00D55634"/>
    <w:rsid w:val="00D559A2"/>
    <w:rsid w:val="00D56032"/>
    <w:rsid w:val="00D56D85"/>
    <w:rsid w:val="00D60F46"/>
    <w:rsid w:val="00D625A2"/>
    <w:rsid w:val="00D62AD4"/>
    <w:rsid w:val="00D63427"/>
    <w:rsid w:val="00D63486"/>
    <w:rsid w:val="00D63524"/>
    <w:rsid w:val="00D6399F"/>
    <w:rsid w:val="00D64130"/>
    <w:rsid w:val="00D649EA"/>
    <w:rsid w:val="00D652D3"/>
    <w:rsid w:val="00D66846"/>
    <w:rsid w:val="00D6694B"/>
    <w:rsid w:val="00D67472"/>
    <w:rsid w:val="00D675FB"/>
    <w:rsid w:val="00D7019F"/>
    <w:rsid w:val="00D70C50"/>
    <w:rsid w:val="00D71F25"/>
    <w:rsid w:val="00D7245B"/>
    <w:rsid w:val="00D7293E"/>
    <w:rsid w:val="00D73E11"/>
    <w:rsid w:val="00D74797"/>
    <w:rsid w:val="00D7505B"/>
    <w:rsid w:val="00D76B12"/>
    <w:rsid w:val="00D77031"/>
    <w:rsid w:val="00D770F7"/>
    <w:rsid w:val="00D774E3"/>
    <w:rsid w:val="00D77AD2"/>
    <w:rsid w:val="00D77C22"/>
    <w:rsid w:val="00D81136"/>
    <w:rsid w:val="00D82040"/>
    <w:rsid w:val="00D832BF"/>
    <w:rsid w:val="00D845C7"/>
    <w:rsid w:val="00D84941"/>
    <w:rsid w:val="00D84FA1"/>
    <w:rsid w:val="00D851F0"/>
    <w:rsid w:val="00D85A20"/>
    <w:rsid w:val="00D863CC"/>
    <w:rsid w:val="00D866AB"/>
    <w:rsid w:val="00D8671B"/>
    <w:rsid w:val="00D867E7"/>
    <w:rsid w:val="00D86939"/>
    <w:rsid w:val="00D86DB7"/>
    <w:rsid w:val="00D87F82"/>
    <w:rsid w:val="00D9060C"/>
    <w:rsid w:val="00D910AA"/>
    <w:rsid w:val="00D91752"/>
    <w:rsid w:val="00D91CCD"/>
    <w:rsid w:val="00D92560"/>
    <w:rsid w:val="00D926D0"/>
    <w:rsid w:val="00D92F4A"/>
    <w:rsid w:val="00D93030"/>
    <w:rsid w:val="00D9323C"/>
    <w:rsid w:val="00D9342D"/>
    <w:rsid w:val="00D9375A"/>
    <w:rsid w:val="00D93ABD"/>
    <w:rsid w:val="00D94864"/>
    <w:rsid w:val="00D94877"/>
    <w:rsid w:val="00D94939"/>
    <w:rsid w:val="00D950E1"/>
    <w:rsid w:val="00D952A6"/>
    <w:rsid w:val="00D959EC"/>
    <w:rsid w:val="00D9758F"/>
    <w:rsid w:val="00D97F99"/>
    <w:rsid w:val="00DA1E08"/>
    <w:rsid w:val="00DA1FD2"/>
    <w:rsid w:val="00DA24F8"/>
    <w:rsid w:val="00DA28E8"/>
    <w:rsid w:val="00DA2C83"/>
    <w:rsid w:val="00DA354B"/>
    <w:rsid w:val="00DA364F"/>
    <w:rsid w:val="00DA38D3"/>
    <w:rsid w:val="00DA3932"/>
    <w:rsid w:val="00DA3AFC"/>
    <w:rsid w:val="00DA3C74"/>
    <w:rsid w:val="00DA3F73"/>
    <w:rsid w:val="00DA4C3D"/>
    <w:rsid w:val="00DA5DAF"/>
    <w:rsid w:val="00DA6091"/>
    <w:rsid w:val="00DA64F8"/>
    <w:rsid w:val="00DA6C15"/>
    <w:rsid w:val="00DB021D"/>
    <w:rsid w:val="00DB0B04"/>
    <w:rsid w:val="00DB0BE3"/>
    <w:rsid w:val="00DB0EC4"/>
    <w:rsid w:val="00DB1704"/>
    <w:rsid w:val="00DB1AC0"/>
    <w:rsid w:val="00DB2DCD"/>
    <w:rsid w:val="00DB38EE"/>
    <w:rsid w:val="00DB41B0"/>
    <w:rsid w:val="00DB498B"/>
    <w:rsid w:val="00DB5319"/>
    <w:rsid w:val="00DB5B46"/>
    <w:rsid w:val="00DB5E58"/>
    <w:rsid w:val="00DB66CA"/>
    <w:rsid w:val="00DB6BCA"/>
    <w:rsid w:val="00DB7113"/>
    <w:rsid w:val="00DB777C"/>
    <w:rsid w:val="00DB780A"/>
    <w:rsid w:val="00DB7EC1"/>
    <w:rsid w:val="00DC0321"/>
    <w:rsid w:val="00DC178A"/>
    <w:rsid w:val="00DC17DF"/>
    <w:rsid w:val="00DC1B36"/>
    <w:rsid w:val="00DC2D81"/>
    <w:rsid w:val="00DC3067"/>
    <w:rsid w:val="00DC370B"/>
    <w:rsid w:val="00DC3BE3"/>
    <w:rsid w:val="00DC42A7"/>
    <w:rsid w:val="00DC4358"/>
    <w:rsid w:val="00DC4508"/>
    <w:rsid w:val="00DC46CA"/>
    <w:rsid w:val="00DC49AF"/>
    <w:rsid w:val="00DC4D25"/>
    <w:rsid w:val="00DC4D73"/>
    <w:rsid w:val="00DC5B90"/>
    <w:rsid w:val="00DC600B"/>
    <w:rsid w:val="00DC63B1"/>
    <w:rsid w:val="00DC6AC6"/>
    <w:rsid w:val="00DC6C00"/>
    <w:rsid w:val="00DD00FF"/>
    <w:rsid w:val="00DD0619"/>
    <w:rsid w:val="00DD07FB"/>
    <w:rsid w:val="00DD2321"/>
    <w:rsid w:val="00DD25C6"/>
    <w:rsid w:val="00DD4A17"/>
    <w:rsid w:val="00DD4FE5"/>
    <w:rsid w:val="00DD54B0"/>
    <w:rsid w:val="00DD57EE"/>
    <w:rsid w:val="00DD5DD0"/>
    <w:rsid w:val="00DD65C7"/>
    <w:rsid w:val="00DD6BCC"/>
    <w:rsid w:val="00DD7D9F"/>
    <w:rsid w:val="00DE0003"/>
    <w:rsid w:val="00DE0A4B"/>
    <w:rsid w:val="00DE0AAB"/>
    <w:rsid w:val="00DE104A"/>
    <w:rsid w:val="00DE1545"/>
    <w:rsid w:val="00DE2410"/>
    <w:rsid w:val="00DE2939"/>
    <w:rsid w:val="00DE2A3D"/>
    <w:rsid w:val="00DE5714"/>
    <w:rsid w:val="00DE6B6D"/>
    <w:rsid w:val="00DE6CF4"/>
    <w:rsid w:val="00DE6E81"/>
    <w:rsid w:val="00DE703F"/>
    <w:rsid w:val="00DE7595"/>
    <w:rsid w:val="00DE7E5B"/>
    <w:rsid w:val="00DF0A9F"/>
    <w:rsid w:val="00DF1961"/>
    <w:rsid w:val="00DF2809"/>
    <w:rsid w:val="00DF2B7F"/>
    <w:rsid w:val="00DF3812"/>
    <w:rsid w:val="00DF385C"/>
    <w:rsid w:val="00DF4306"/>
    <w:rsid w:val="00DF44DE"/>
    <w:rsid w:val="00DF4960"/>
    <w:rsid w:val="00DF4A10"/>
    <w:rsid w:val="00DF5385"/>
    <w:rsid w:val="00DF60E3"/>
    <w:rsid w:val="00DF653A"/>
    <w:rsid w:val="00DF6D3F"/>
    <w:rsid w:val="00E00693"/>
    <w:rsid w:val="00E00B96"/>
    <w:rsid w:val="00E01138"/>
    <w:rsid w:val="00E01948"/>
    <w:rsid w:val="00E028C5"/>
    <w:rsid w:val="00E02DFB"/>
    <w:rsid w:val="00E030F9"/>
    <w:rsid w:val="00E0311A"/>
    <w:rsid w:val="00E03138"/>
    <w:rsid w:val="00E04171"/>
    <w:rsid w:val="00E0466F"/>
    <w:rsid w:val="00E04ADF"/>
    <w:rsid w:val="00E04BC7"/>
    <w:rsid w:val="00E04FCF"/>
    <w:rsid w:val="00E05664"/>
    <w:rsid w:val="00E057E6"/>
    <w:rsid w:val="00E05B93"/>
    <w:rsid w:val="00E05ECF"/>
    <w:rsid w:val="00E06404"/>
    <w:rsid w:val="00E0729F"/>
    <w:rsid w:val="00E07DF3"/>
    <w:rsid w:val="00E07FE2"/>
    <w:rsid w:val="00E10DAA"/>
    <w:rsid w:val="00E11A85"/>
    <w:rsid w:val="00E12495"/>
    <w:rsid w:val="00E126DF"/>
    <w:rsid w:val="00E137D9"/>
    <w:rsid w:val="00E14A2B"/>
    <w:rsid w:val="00E1502A"/>
    <w:rsid w:val="00E15CCD"/>
    <w:rsid w:val="00E15CF1"/>
    <w:rsid w:val="00E15D9E"/>
    <w:rsid w:val="00E1707E"/>
    <w:rsid w:val="00E178D2"/>
    <w:rsid w:val="00E202EF"/>
    <w:rsid w:val="00E210B5"/>
    <w:rsid w:val="00E2288E"/>
    <w:rsid w:val="00E22C2D"/>
    <w:rsid w:val="00E23576"/>
    <w:rsid w:val="00E23871"/>
    <w:rsid w:val="00E23BFF"/>
    <w:rsid w:val="00E23C74"/>
    <w:rsid w:val="00E2421F"/>
    <w:rsid w:val="00E247D6"/>
    <w:rsid w:val="00E250BE"/>
    <w:rsid w:val="00E2552F"/>
    <w:rsid w:val="00E2745B"/>
    <w:rsid w:val="00E27FCD"/>
    <w:rsid w:val="00E3004E"/>
    <w:rsid w:val="00E30571"/>
    <w:rsid w:val="00E30AFA"/>
    <w:rsid w:val="00E30CA8"/>
    <w:rsid w:val="00E30EE4"/>
    <w:rsid w:val="00E3137A"/>
    <w:rsid w:val="00E320B4"/>
    <w:rsid w:val="00E321C0"/>
    <w:rsid w:val="00E32213"/>
    <w:rsid w:val="00E3285F"/>
    <w:rsid w:val="00E32CCF"/>
    <w:rsid w:val="00E3353A"/>
    <w:rsid w:val="00E33542"/>
    <w:rsid w:val="00E3444F"/>
    <w:rsid w:val="00E34A98"/>
    <w:rsid w:val="00E35D1E"/>
    <w:rsid w:val="00E3630C"/>
    <w:rsid w:val="00E364F9"/>
    <w:rsid w:val="00E365FA"/>
    <w:rsid w:val="00E36789"/>
    <w:rsid w:val="00E370D6"/>
    <w:rsid w:val="00E3710A"/>
    <w:rsid w:val="00E3739A"/>
    <w:rsid w:val="00E37BDE"/>
    <w:rsid w:val="00E37BF3"/>
    <w:rsid w:val="00E406E6"/>
    <w:rsid w:val="00E41EBC"/>
    <w:rsid w:val="00E42C5F"/>
    <w:rsid w:val="00E43D19"/>
    <w:rsid w:val="00E441D4"/>
    <w:rsid w:val="00E44386"/>
    <w:rsid w:val="00E443B0"/>
    <w:rsid w:val="00E44665"/>
    <w:rsid w:val="00E44A83"/>
    <w:rsid w:val="00E4583C"/>
    <w:rsid w:val="00E45E69"/>
    <w:rsid w:val="00E462B1"/>
    <w:rsid w:val="00E46553"/>
    <w:rsid w:val="00E46594"/>
    <w:rsid w:val="00E468F3"/>
    <w:rsid w:val="00E502C1"/>
    <w:rsid w:val="00E502DD"/>
    <w:rsid w:val="00E50D3A"/>
    <w:rsid w:val="00E51387"/>
    <w:rsid w:val="00E51B57"/>
    <w:rsid w:val="00E51E68"/>
    <w:rsid w:val="00E52906"/>
    <w:rsid w:val="00E52E41"/>
    <w:rsid w:val="00E52EFD"/>
    <w:rsid w:val="00E53142"/>
    <w:rsid w:val="00E53FED"/>
    <w:rsid w:val="00E5408A"/>
    <w:rsid w:val="00E54B54"/>
    <w:rsid w:val="00E5501F"/>
    <w:rsid w:val="00E55A7A"/>
    <w:rsid w:val="00E55B80"/>
    <w:rsid w:val="00E56022"/>
    <w:rsid w:val="00E5604A"/>
    <w:rsid w:val="00E56800"/>
    <w:rsid w:val="00E57736"/>
    <w:rsid w:val="00E6062A"/>
    <w:rsid w:val="00E60C86"/>
    <w:rsid w:val="00E60D66"/>
    <w:rsid w:val="00E615D6"/>
    <w:rsid w:val="00E61891"/>
    <w:rsid w:val="00E61C66"/>
    <w:rsid w:val="00E62FF9"/>
    <w:rsid w:val="00E633DE"/>
    <w:rsid w:val="00E635D6"/>
    <w:rsid w:val="00E63943"/>
    <w:rsid w:val="00E639BC"/>
    <w:rsid w:val="00E6544E"/>
    <w:rsid w:val="00E65CD7"/>
    <w:rsid w:val="00E65FE9"/>
    <w:rsid w:val="00E65FF3"/>
    <w:rsid w:val="00E664CC"/>
    <w:rsid w:val="00E700D2"/>
    <w:rsid w:val="00E70388"/>
    <w:rsid w:val="00E70A69"/>
    <w:rsid w:val="00E70B15"/>
    <w:rsid w:val="00E70F92"/>
    <w:rsid w:val="00E71EE0"/>
    <w:rsid w:val="00E722BF"/>
    <w:rsid w:val="00E7350A"/>
    <w:rsid w:val="00E737B0"/>
    <w:rsid w:val="00E74C54"/>
    <w:rsid w:val="00E74C8C"/>
    <w:rsid w:val="00E763B0"/>
    <w:rsid w:val="00E776E0"/>
    <w:rsid w:val="00E77A03"/>
    <w:rsid w:val="00E80D8B"/>
    <w:rsid w:val="00E81829"/>
    <w:rsid w:val="00E822E8"/>
    <w:rsid w:val="00E82554"/>
    <w:rsid w:val="00E82606"/>
    <w:rsid w:val="00E828C9"/>
    <w:rsid w:val="00E84400"/>
    <w:rsid w:val="00E846A6"/>
    <w:rsid w:val="00E846C8"/>
    <w:rsid w:val="00E84957"/>
    <w:rsid w:val="00E84A55"/>
    <w:rsid w:val="00E8505E"/>
    <w:rsid w:val="00E85608"/>
    <w:rsid w:val="00E858F3"/>
    <w:rsid w:val="00E85BFF"/>
    <w:rsid w:val="00E8621E"/>
    <w:rsid w:val="00E863C2"/>
    <w:rsid w:val="00E87C92"/>
    <w:rsid w:val="00E90391"/>
    <w:rsid w:val="00E906C2"/>
    <w:rsid w:val="00E9070B"/>
    <w:rsid w:val="00E90BDD"/>
    <w:rsid w:val="00E90FF3"/>
    <w:rsid w:val="00E918BD"/>
    <w:rsid w:val="00E92B79"/>
    <w:rsid w:val="00E930BB"/>
    <w:rsid w:val="00E9311F"/>
    <w:rsid w:val="00E934D1"/>
    <w:rsid w:val="00E93C5E"/>
    <w:rsid w:val="00E93F3E"/>
    <w:rsid w:val="00E94AF0"/>
    <w:rsid w:val="00E95238"/>
    <w:rsid w:val="00E95C3C"/>
    <w:rsid w:val="00E95D13"/>
    <w:rsid w:val="00E95DD3"/>
    <w:rsid w:val="00E965B8"/>
    <w:rsid w:val="00E9694F"/>
    <w:rsid w:val="00E969D5"/>
    <w:rsid w:val="00E96C25"/>
    <w:rsid w:val="00E97082"/>
    <w:rsid w:val="00E97C2D"/>
    <w:rsid w:val="00E97F9E"/>
    <w:rsid w:val="00EA0596"/>
    <w:rsid w:val="00EA1438"/>
    <w:rsid w:val="00EA1549"/>
    <w:rsid w:val="00EA19E4"/>
    <w:rsid w:val="00EA2D4D"/>
    <w:rsid w:val="00EA2DAF"/>
    <w:rsid w:val="00EA3D2D"/>
    <w:rsid w:val="00EA3D56"/>
    <w:rsid w:val="00EA4CB2"/>
    <w:rsid w:val="00EA57DA"/>
    <w:rsid w:val="00EA58D1"/>
    <w:rsid w:val="00EA5A6B"/>
    <w:rsid w:val="00EA5F31"/>
    <w:rsid w:val="00EA61BC"/>
    <w:rsid w:val="00EA628E"/>
    <w:rsid w:val="00EA656B"/>
    <w:rsid w:val="00EA681A"/>
    <w:rsid w:val="00EA68E9"/>
    <w:rsid w:val="00EA735B"/>
    <w:rsid w:val="00EB0A31"/>
    <w:rsid w:val="00EB1109"/>
    <w:rsid w:val="00EB1E69"/>
    <w:rsid w:val="00EB2086"/>
    <w:rsid w:val="00EB2507"/>
    <w:rsid w:val="00EB26B3"/>
    <w:rsid w:val="00EB37B7"/>
    <w:rsid w:val="00EB48A5"/>
    <w:rsid w:val="00EB48DD"/>
    <w:rsid w:val="00EB49EA"/>
    <w:rsid w:val="00EB5EDF"/>
    <w:rsid w:val="00EB60FE"/>
    <w:rsid w:val="00EB74DB"/>
    <w:rsid w:val="00EC0328"/>
    <w:rsid w:val="00EC0738"/>
    <w:rsid w:val="00EC0EAA"/>
    <w:rsid w:val="00EC218A"/>
    <w:rsid w:val="00EC2572"/>
    <w:rsid w:val="00EC2970"/>
    <w:rsid w:val="00EC2C1A"/>
    <w:rsid w:val="00EC307F"/>
    <w:rsid w:val="00EC4AC8"/>
    <w:rsid w:val="00EC4D6E"/>
    <w:rsid w:val="00EC5107"/>
    <w:rsid w:val="00EC52E3"/>
    <w:rsid w:val="00EC5359"/>
    <w:rsid w:val="00EC562A"/>
    <w:rsid w:val="00EC5653"/>
    <w:rsid w:val="00EC59EA"/>
    <w:rsid w:val="00ED00B6"/>
    <w:rsid w:val="00ED067A"/>
    <w:rsid w:val="00ED0AA8"/>
    <w:rsid w:val="00ED0D84"/>
    <w:rsid w:val="00ED1203"/>
    <w:rsid w:val="00ED1960"/>
    <w:rsid w:val="00ED2434"/>
    <w:rsid w:val="00ED2B50"/>
    <w:rsid w:val="00ED32B3"/>
    <w:rsid w:val="00ED3577"/>
    <w:rsid w:val="00ED385E"/>
    <w:rsid w:val="00ED4B28"/>
    <w:rsid w:val="00ED4C16"/>
    <w:rsid w:val="00ED58F8"/>
    <w:rsid w:val="00ED59CF"/>
    <w:rsid w:val="00ED60F8"/>
    <w:rsid w:val="00ED73F5"/>
    <w:rsid w:val="00ED7BC4"/>
    <w:rsid w:val="00EE0350"/>
    <w:rsid w:val="00EE0719"/>
    <w:rsid w:val="00EE0E80"/>
    <w:rsid w:val="00EE1D2F"/>
    <w:rsid w:val="00EE3295"/>
    <w:rsid w:val="00EE359E"/>
    <w:rsid w:val="00EE3C90"/>
    <w:rsid w:val="00EE3DAA"/>
    <w:rsid w:val="00EE41AE"/>
    <w:rsid w:val="00EE43DE"/>
    <w:rsid w:val="00EE4D0F"/>
    <w:rsid w:val="00EE53D3"/>
    <w:rsid w:val="00EE5DC0"/>
    <w:rsid w:val="00EE613F"/>
    <w:rsid w:val="00EE6594"/>
    <w:rsid w:val="00EE69F8"/>
    <w:rsid w:val="00EE7295"/>
    <w:rsid w:val="00EE7869"/>
    <w:rsid w:val="00EF054A"/>
    <w:rsid w:val="00EF10D0"/>
    <w:rsid w:val="00EF19B5"/>
    <w:rsid w:val="00EF2161"/>
    <w:rsid w:val="00EF297D"/>
    <w:rsid w:val="00EF312C"/>
    <w:rsid w:val="00EF3235"/>
    <w:rsid w:val="00EF366F"/>
    <w:rsid w:val="00EF5B9F"/>
    <w:rsid w:val="00EF71D5"/>
    <w:rsid w:val="00EF7E72"/>
    <w:rsid w:val="00F004CB"/>
    <w:rsid w:val="00F00656"/>
    <w:rsid w:val="00F01542"/>
    <w:rsid w:val="00F01E56"/>
    <w:rsid w:val="00F02459"/>
    <w:rsid w:val="00F02BAA"/>
    <w:rsid w:val="00F03ACD"/>
    <w:rsid w:val="00F04C2A"/>
    <w:rsid w:val="00F05371"/>
    <w:rsid w:val="00F06369"/>
    <w:rsid w:val="00F064E2"/>
    <w:rsid w:val="00F065FE"/>
    <w:rsid w:val="00F06D37"/>
    <w:rsid w:val="00F06E04"/>
    <w:rsid w:val="00F075B9"/>
    <w:rsid w:val="00F07601"/>
    <w:rsid w:val="00F07B9D"/>
    <w:rsid w:val="00F101F2"/>
    <w:rsid w:val="00F1042C"/>
    <w:rsid w:val="00F10926"/>
    <w:rsid w:val="00F11586"/>
    <w:rsid w:val="00F1183B"/>
    <w:rsid w:val="00F11C9F"/>
    <w:rsid w:val="00F12263"/>
    <w:rsid w:val="00F127F5"/>
    <w:rsid w:val="00F135E5"/>
    <w:rsid w:val="00F1409D"/>
    <w:rsid w:val="00F14214"/>
    <w:rsid w:val="00F14C2E"/>
    <w:rsid w:val="00F14D0E"/>
    <w:rsid w:val="00F157A9"/>
    <w:rsid w:val="00F15A0F"/>
    <w:rsid w:val="00F167BC"/>
    <w:rsid w:val="00F17678"/>
    <w:rsid w:val="00F2064B"/>
    <w:rsid w:val="00F208B2"/>
    <w:rsid w:val="00F212E2"/>
    <w:rsid w:val="00F217CF"/>
    <w:rsid w:val="00F21AAE"/>
    <w:rsid w:val="00F22179"/>
    <w:rsid w:val="00F22334"/>
    <w:rsid w:val="00F225D3"/>
    <w:rsid w:val="00F22BE2"/>
    <w:rsid w:val="00F235EE"/>
    <w:rsid w:val="00F23AF0"/>
    <w:rsid w:val="00F258C1"/>
    <w:rsid w:val="00F25BB6"/>
    <w:rsid w:val="00F25C73"/>
    <w:rsid w:val="00F25CC6"/>
    <w:rsid w:val="00F26B7E"/>
    <w:rsid w:val="00F26E7E"/>
    <w:rsid w:val="00F27768"/>
    <w:rsid w:val="00F279F2"/>
    <w:rsid w:val="00F27A3B"/>
    <w:rsid w:val="00F27ED4"/>
    <w:rsid w:val="00F31D5C"/>
    <w:rsid w:val="00F32180"/>
    <w:rsid w:val="00F3242F"/>
    <w:rsid w:val="00F33817"/>
    <w:rsid w:val="00F3447F"/>
    <w:rsid w:val="00F34CF1"/>
    <w:rsid w:val="00F35F26"/>
    <w:rsid w:val="00F3759D"/>
    <w:rsid w:val="00F3797A"/>
    <w:rsid w:val="00F40247"/>
    <w:rsid w:val="00F40F42"/>
    <w:rsid w:val="00F410C8"/>
    <w:rsid w:val="00F41818"/>
    <w:rsid w:val="00F419C7"/>
    <w:rsid w:val="00F420D5"/>
    <w:rsid w:val="00F424B6"/>
    <w:rsid w:val="00F4293C"/>
    <w:rsid w:val="00F42A66"/>
    <w:rsid w:val="00F43A21"/>
    <w:rsid w:val="00F44345"/>
    <w:rsid w:val="00F44A43"/>
    <w:rsid w:val="00F451EA"/>
    <w:rsid w:val="00F4528C"/>
    <w:rsid w:val="00F45447"/>
    <w:rsid w:val="00F456C6"/>
    <w:rsid w:val="00F4577B"/>
    <w:rsid w:val="00F458FF"/>
    <w:rsid w:val="00F462A2"/>
    <w:rsid w:val="00F46496"/>
    <w:rsid w:val="00F474D0"/>
    <w:rsid w:val="00F4781B"/>
    <w:rsid w:val="00F50179"/>
    <w:rsid w:val="00F507BF"/>
    <w:rsid w:val="00F51422"/>
    <w:rsid w:val="00F5180E"/>
    <w:rsid w:val="00F51FC8"/>
    <w:rsid w:val="00F522EC"/>
    <w:rsid w:val="00F523E0"/>
    <w:rsid w:val="00F547D4"/>
    <w:rsid w:val="00F547F0"/>
    <w:rsid w:val="00F54805"/>
    <w:rsid w:val="00F54BF3"/>
    <w:rsid w:val="00F56511"/>
    <w:rsid w:val="00F569EC"/>
    <w:rsid w:val="00F56A46"/>
    <w:rsid w:val="00F578CC"/>
    <w:rsid w:val="00F606ED"/>
    <w:rsid w:val="00F6077A"/>
    <w:rsid w:val="00F614E5"/>
    <w:rsid w:val="00F6194E"/>
    <w:rsid w:val="00F62204"/>
    <w:rsid w:val="00F623AC"/>
    <w:rsid w:val="00F6412A"/>
    <w:rsid w:val="00F645C5"/>
    <w:rsid w:val="00F64953"/>
    <w:rsid w:val="00F64D0D"/>
    <w:rsid w:val="00F6501F"/>
    <w:rsid w:val="00F65104"/>
    <w:rsid w:val="00F65398"/>
    <w:rsid w:val="00F65782"/>
    <w:rsid w:val="00F65893"/>
    <w:rsid w:val="00F6615C"/>
    <w:rsid w:val="00F66A4A"/>
    <w:rsid w:val="00F67650"/>
    <w:rsid w:val="00F67C06"/>
    <w:rsid w:val="00F70DF5"/>
    <w:rsid w:val="00F71173"/>
    <w:rsid w:val="00F716A2"/>
    <w:rsid w:val="00F71B18"/>
    <w:rsid w:val="00F71E22"/>
    <w:rsid w:val="00F72142"/>
    <w:rsid w:val="00F72A1A"/>
    <w:rsid w:val="00F72A8C"/>
    <w:rsid w:val="00F72AE7"/>
    <w:rsid w:val="00F72CE2"/>
    <w:rsid w:val="00F73470"/>
    <w:rsid w:val="00F74151"/>
    <w:rsid w:val="00F76C34"/>
    <w:rsid w:val="00F76C7B"/>
    <w:rsid w:val="00F77D98"/>
    <w:rsid w:val="00F8037E"/>
    <w:rsid w:val="00F80FF5"/>
    <w:rsid w:val="00F8174F"/>
    <w:rsid w:val="00F833BA"/>
    <w:rsid w:val="00F84805"/>
    <w:rsid w:val="00F84BA3"/>
    <w:rsid w:val="00F84FD0"/>
    <w:rsid w:val="00F852EC"/>
    <w:rsid w:val="00F8577B"/>
    <w:rsid w:val="00F859A8"/>
    <w:rsid w:val="00F85E6F"/>
    <w:rsid w:val="00F86198"/>
    <w:rsid w:val="00F86BAC"/>
    <w:rsid w:val="00F87055"/>
    <w:rsid w:val="00F876A9"/>
    <w:rsid w:val="00F87E22"/>
    <w:rsid w:val="00F87E3D"/>
    <w:rsid w:val="00F90050"/>
    <w:rsid w:val="00F90C16"/>
    <w:rsid w:val="00F90D3A"/>
    <w:rsid w:val="00F9108B"/>
    <w:rsid w:val="00F91349"/>
    <w:rsid w:val="00F91E5D"/>
    <w:rsid w:val="00F92250"/>
    <w:rsid w:val="00F92A64"/>
    <w:rsid w:val="00F93A8A"/>
    <w:rsid w:val="00F95248"/>
    <w:rsid w:val="00F956A9"/>
    <w:rsid w:val="00F957A4"/>
    <w:rsid w:val="00F95895"/>
    <w:rsid w:val="00F95AA7"/>
    <w:rsid w:val="00F9600D"/>
    <w:rsid w:val="00F963ED"/>
    <w:rsid w:val="00F966CF"/>
    <w:rsid w:val="00F96CAE"/>
    <w:rsid w:val="00F972A0"/>
    <w:rsid w:val="00F9764F"/>
    <w:rsid w:val="00F97A00"/>
    <w:rsid w:val="00F97C99"/>
    <w:rsid w:val="00FA13F6"/>
    <w:rsid w:val="00FA2F85"/>
    <w:rsid w:val="00FA2FEA"/>
    <w:rsid w:val="00FA325B"/>
    <w:rsid w:val="00FA416F"/>
    <w:rsid w:val="00FA5F67"/>
    <w:rsid w:val="00FA64D0"/>
    <w:rsid w:val="00FA662D"/>
    <w:rsid w:val="00FA6730"/>
    <w:rsid w:val="00FA7269"/>
    <w:rsid w:val="00FA73B1"/>
    <w:rsid w:val="00FA7B3D"/>
    <w:rsid w:val="00FB0892"/>
    <w:rsid w:val="00FB0CB9"/>
    <w:rsid w:val="00FB0E93"/>
    <w:rsid w:val="00FB19A6"/>
    <w:rsid w:val="00FB1C55"/>
    <w:rsid w:val="00FB1FD0"/>
    <w:rsid w:val="00FB1FD8"/>
    <w:rsid w:val="00FB20AF"/>
    <w:rsid w:val="00FB20BA"/>
    <w:rsid w:val="00FB2923"/>
    <w:rsid w:val="00FB3179"/>
    <w:rsid w:val="00FB3A0C"/>
    <w:rsid w:val="00FB45F1"/>
    <w:rsid w:val="00FB470A"/>
    <w:rsid w:val="00FB4A72"/>
    <w:rsid w:val="00FB54C8"/>
    <w:rsid w:val="00FB54E8"/>
    <w:rsid w:val="00FB5AAC"/>
    <w:rsid w:val="00FB5EB6"/>
    <w:rsid w:val="00FB7054"/>
    <w:rsid w:val="00FB73C1"/>
    <w:rsid w:val="00FB7AF7"/>
    <w:rsid w:val="00FC1535"/>
    <w:rsid w:val="00FC17B7"/>
    <w:rsid w:val="00FC21C1"/>
    <w:rsid w:val="00FC2CB7"/>
    <w:rsid w:val="00FC3176"/>
    <w:rsid w:val="00FC3D1E"/>
    <w:rsid w:val="00FC4090"/>
    <w:rsid w:val="00FC49C3"/>
    <w:rsid w:val="00FC4D8B"/>
    <w:rsid w:val="00FC55B4"/>
    <w:rsid w:val="00FC5F88"/>
    <w:rsid w:val="00FC6ED8"/>
    <w:rsid w:val="00FC6FCC"/>
    <w:rsid w:val="00FC7183"/>
    <w:rsid w:val="00FC76E9"/>
    <w:rsid w:val="00FC7AA7"/>
    <w:rsid w:val="00FD00E6"/>
    <w:rsid w:val="00FD0636"/>
    <w:rsid w:val="00FD09A1"/>
    <w:rsid w:val="00FD1286"/>
    <w:rsid w:val="00FD1405"/>
    <w:rsid w:val="00FD1E71"/>
    <w:rsid w:val="00FD2A7C"/>
    <w:rsid w:val="00FD2D81"/>
    <w:rsid w:val="00FD2FC4"/>
    <w:rsid w:val="00FD3112"/>
    <w:rsid w:val="00FD32E5"/>
    <w:rsid w:val="00FD4AC8"/>
    <w:rsid w:val="00FD5954"/>
    <w:rsid w:val="00FD59EB"/>
    <w:rsid w:val="00FD5B3D"/>
    <w:rsid w:val="00FD5D61"/>
    <w:rsid w:val="00FD6568"/>
    <w:rsid w:val="00FD6A3D"/>
    <w:rsid w:val="00FD6AE0"/>
    <w:rsid w:val="00FD6C14"/>
    <w:rsid w:val="00FD7299"/>
    <w:rsid w:val="00FD786C"/>
    <w:rsid w:val="00FD7FCB"/>
    <w:rsid w:val="00FE02D1"/>
    <w:rsid w:val="00FE0461"/>
    <w:rsid w:val="00FE0CE2"/>
    <w:rsid w:val="00FE10FF"/>
    <w:rsid w:val="00FE1FBE"/>
    <w:rsid w:val="00FE3571"/>
    <w:rsid w:val="00FE3901"/>
    <w:rsid w:val="00FE39D3"/>
    <w:rsid w:val="00FE3A67"/>
    <w:rsid w:val="00FE4619"/>
    <w:rsid w:val="00FE468D"/>
    <w:rsid w:val="00FE4BCE"/>
    <w:rsid w:val="00FE54AE"/>
    <w:rsid w:val="00FE576A"/>
    <w:rsid w:val="00FE5B61"/>
    <w:rsid w:val="00FE6067"/>
    <w:rsid w:val="00FE66C7"/>
    <w:rsid w:val="00FE6E91"/>
    <w:rsid w:val="00FE739E"/>
    <w:rsid w:val="00FE77DC"/>
    <w:rsid w:val="00FE7E79"/>
    <w:rsid w:val="00FF17AA"/>
    <w:rsid w:val="00FF1883"/>
    <w:rsid w:val="00FF1B2C"/>
    <w:rsid w:val="00FF2B8D"/>
    <w:rsid w:val="00FF3BB2"/>
    <w:rsid w:val="00FF3C84"/>
    <w:rsid w:val="00FF3E7D"/>
    <w:rsid w:val="00FF3F82"/>
    <w:rsid w:val="00FF47BC"/>
    <w:rsid w:val="00FF5275"/>
    <w:rsid w:val="00FF5B99"/>
    <w:rsid w:val="00FF64AC"/>
    <w:rsid w:val="00FF6A92"/>
    <w:rsid w:val="00FF730C"/>
    <w:rsid w:val="00FF73F4"/>
    <w:rsid w:val="00FF7CE4"/>
    <w:rsid w:val="00FF7E39"/>
    <w:rsid w:val="00FF7EBD"/>
    <w:rsid w:val="01422176"/>
    <w:rsid w:val="05F60AA4"/>
    <w:rsid w:val="063F6C84"/>
    <w:rsid w:val="07C531E8"/>
    <w:rsid w:val="099565ED"/>
    <w:rsid w:val="09B74D83"/>
    <w:rsid w:val="09EA6F07"/>
    <w:rsid w:val="0A90563A"/>
    <w:rsid w:val="0A9E7CF1"/>
    <w:rsid w:val="0B0B113A"/>
    <w:rsid w:val="0DB25F8E"/>
    <w:rsid w:val="0EEE56EB"/>
    <w:rsid w:val="0F724B82"/>
    <w:rsid w:val="103224CE"/>
    <w:rsid w:val="1554589B"/>
    <w:rsid w:val="15C947BC"/>
    <w:rsid w:val="178A5952"/>
    <w:rsid w:val="17AD43A0"/>
    <w:rsid w:val="18A548CF"/>
    <w:rsid w:val="19404D95"/>
    <w:rsid w:val="1970759F"/>
    <w:rsid w:val="19AA1450"/>
    <w:rsid w:val="19EA4D01"/>
    <w:rsid w:val="1AE17EB2"/>
    <w:rsid w:val="1C5A43C0"/>
    <w:rsid w:val="1F8947A3"/>
    <w:rsid w:val="20865359"/>
    <w:rsid w:val="246146F5"/>
    <w:rsid w:val="25804546"/>
    <w:rsid w:val="26681488"/>
    <w:rsid w:val="28D9041B"/>
    <w:rsid w:val="299B513B"/>
    <w:rsid w:val="2A5A7E7E"/>
    <w:rsid w:val="2CDE0987"/>
    <w:rsid w:val="2E1A66D6"/>
    <w:rsid w:val="2FDD139E"/>
    <w:rsid w:val="309D2BC7"/>
    <w:rsid w:val="31D1243D"/>
    <w:rsid w:val="33305A23"/>
    <w:rsid w:val="33503C83"/>
    <w:rsid w:val="33905E8E"/>
    <w:rsid w:val="34586FDF"/>
    <w:rsid w:val="34AC3561"/>
    <w:rsid w:val="35E057FE"/>
    <w:rsid w:val="35FE7713"/>
    <w:rsid w:val="361E4F79"/>
    <w:rsid w:val="377E3722"/>
    <w:rsid w:val="38A04AB1"/>
    <w:rsid w:val="39017040"/>
    <w:rsid w:val="39493515"/>
    <w:rsid w:val="39DF36E8"/>
    <w:rsid w:val="3A1E5C0E"/>
    <w:rsid w:val="3B601E78"/>
    <w:rsid w:val="40CE55BF"/>
    <w:rsid w:val="41A73354"/>
    <w:rsid w:val="42D22EAB"/>
    <w:rsid w:val="43461CB6"/>
    <w:rsid w:val="44FB61EE"/>
    <w:rsid w:val="49BE0964"/>
    <w:rsid w:val="4B39758A"/>
    <w:rsid w:val="4C235CCD"/>
    <w:rsid w:val="4D722A68"/>
    <w:rsid w:val="4DD84EE0"/>
    <w:rsid w:val="4FB43964"/>
    <w:rsid w:val="503C0406"/>
    <w:rsid w:val="522A7F66"/>
    <w:rsid w:val="55BB12DD"/>
    <w:rsid w:val="56880C5C"/>
    <w:rsid w:val="57212E09"/>
    <w:rsid w:val="58495EB8"/>
    <w:rsid w:val="5D7A51C0"/>
    <w:rsid w:val="5DE410BC"/>
    <w:rsid w:val="5E246189"/>
    <w:rsid w:val="5F3D09D1"/>
    <w:rsid w:val="5F6362E9"/>
    <w:rsid w:val="60F021CA"/>
    <w:rsid w:val="61EF6F90"/>
    <w:rsid w:val="63D062E3"/>
    <w:rsid w:val="63DE1751"/>
    <w:rsid w:val="6815687A"/>
    <w:rsid w:val="68622CD5"/>
    <w:rsid w:val="69E2466D"/>
    <w:rsid w:val="6A8E035E"/>
    <w:rsid w:val="6BCC3834"/>
    <w:rsid w:val="6D231231"/>
    <w:rsid w:val="6D4A50DB"/>
    <w:rsid w:val="6D5238C5"/>
    <w:rsid w:val="6F413BF1"/>
    <w:rsid w:val="709666A3"/>
    <w:rsid w:val="70BC0FA8"/>
    <w:rsid w:val="719E357C"/>
    <w:rsid w:val="73111EF1"/>
    <w:rsid w:val="75243D99"/>
    <w:rsid w:val="7662726E"/>
    <w:rsid w:val="76E125FF"/>
    <w:rsid w:val="784B1DD9"/>
    <w:rsid w:val="790A7749"/>
    <w:rsid w:val="791D747D"/>
    <w:rsid w:val="7C912398"/>
    <w:rsid w:val="7CE37EF8"/>
    <w:rsid w:val="7DA80FE3"/>
    <w:rsid w:val="7E9A50CB"/>
    <w:rsid w:val="7EE31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jc w:val="left"/>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4"/>
    <w:unhideWhenUsed/>
    <w:qFormat/>
    <w:uiPriority w:val="99"/>
    <w:pPr>
      <w:adjustRightInd/>
      <w:spacing w:line="240" w:lineRule="auto"/>
      <w:jc w:val="left"/>
    </w:pPr>
    <w:rPr>
      <w:rFonts w:asciiTheme="minorHAnsi" w:hAnsiTheme="minorHAnsi" w:eastAsiaTheme="minorEastAsia" w:cstheme="minorBidi"/>
      <w:szCs w:val="22"/>
    </w:rPr>
  </w:style>
  <w:style w:type="paragraph" w:styleId="14">
    <w:name w:val="Body Text"/>
    <w:basedOn w:val="1"/>
    <w:link w:val="89"/>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pPr>
      <w:tabs>
        <w:tab w:val="right" w:leader="dot" w:pos="9344"/>
      </w:tabs>
    </w:pPr>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5"/>
    <w:semiHidden/>
    <w:unhideWhenUsed/>
    <w:qFormat/>
    <w:uiPriority w:val="99"/>
    <w:pPr>
      <w:adjustRightInd w:val="0"/>
      <w:spacing w:line="400" w:lineRule="exact"/>
    </w:pPr>
    <w:rPr>
      <w:rFonts w:ascii="Calibri" w:hAnsi="Calibri" w:eastAsia="宋体" w:cs="Times New Roman"/>
      <w:b/>
      <w:bCs/>
      <w:szCs w:val="21"/>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Strong"/>
    <w:basedOn w:val="30"/>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Char"/>
    <w:link w:val="2"/>
    <w:qFormat/>
    <w:uiPriority w:val="0"/>
    <w:rPr>
      <w:b/>
      <w:bCs/>
      <w:kern w:val="44"/>
      <w:sz w:val="44"/>
      <w:szCs w:val="44"/>
    </w:rPr>
  </w:style>
  <w:style w:type="character" w:customStyle="1" w:styleId="38">
    <w:name w:val="标题 2 Char"/>
    <w:link w:val="3"/>
    <w:qFormat/>
    <w:uiPriority w:val="0"/>
    <w:rPr>
      <w:rFonts w:ascii="Arial" w:hAnsi="Arial" w:eastAsia="黑体"/>
      <w:b/>
      <w:bCs/>
      <w:kern w:val="2"/>
      <w:sz w:val="32"/>
      <w:szCs w:val="32"/>
    </w:rPr>
  </w:style>
  <w:style w:type="character" w:customStyle="1" w:styleId="39">
    <w:name w:val="标题 3 Char"/>
    <w:link w:val="4"/>
    <w:qFormat/>
    <w:uiPriority w:val="0"/>
    <w:rPr>
      <w:b/>
      <w:bCs/>
      <w:kern w:val="2"/>
      <w:sz w:val="32"/>
      <w:szCs w:val="32"/>
    </w:rPr>
  </w:style>
  <w:style w:type="character" w:customStyle="1" w:styleId="40">
    <w:name w:val="标题 4 Char"/>
    <w:link w:val="5"/>
    <w:qFormat/>
    <w:uiPriority w:val="0"/>
    <w:rPr>
      <w:rFonts w:ascii="Arial" w:hAnsi="Arial" w:eastAsia="黑体"/>
      <w:b/>
      <w:bCs/>
      <w:kern w:val="2"/>
      <w:sz w:val="28"/>
      <w:szCs w:val="28"/>
    </w:rPr>
  </w:style>
  <w:style w:type="character" w:customStyle="1" w:styleId="41">
    <w:name w:val="标题 5 Char"/>
    <w:link w:val="6"/>
    <w:qFormat/>
    <w:uiPriority w:val="0"/>
    <w:rPr>
      <w:b/>
      <w:bCs/>
      <w:kern w:val="2"/>
      <w:sz w:val="28"/>
      <w:szCs w:val="28"/>
    </w:rPr>
  </w:style>
  <w:style w:type="character" w:customStyle="1" w:styleId="42">
    <w:name w:val="标题 6 Char"/>
    <w:link w:val="7"/>
    <w:qFormat/>
    <w:uiPriority w:val="0"/>
    <w:rPr>
      <w:rFonts w:ascii="Arial" w:hAnsi="Arial" w:eastAsia="黑体"/>
      <w:b/>
      <w:bCs/>
      <w:kern w:val="2"/>
      <w:sz w:val="24"/>
      <w:szCs w:val="24"/>
    </w:rPr>
  </w:style>
  <w:style w:type="character" w:customStyle="1" w:styleId="43">
    <w:name w:val="标题 7 Char"/>
    <w:link w:val="8"/>
    <w:qFormat/>
    <w:uiPriority w:val="0"/>
    <w:rPr>
      <w:b/>
      <w:bCs/>
      <w:kern w:val="2"/>
      <w:sz w:val="24"/>
      <w:szCs w:val="24"/>
    </w:rPr>
  </w:style>
  <w:style w:type="character" w:customStyle="1" w:styleId="44">
    <w:name w:val="标题 8 Char"/>
    <w:link w:val="9"/>
    <w:qFormat/>
    <w:uiPriority w:val="0"/>
    <w:rPr>
      <w:rFonts w:ascii="Arial" w:hAnsi="Arial" w:eastAsia="黑体"/>
      <w:kern w:val="2"/>
      <w:sz w:val="24"/>
      <w:szCs w:val="24"/>
    </w:rPr>
  </w:style>
  <w:style w:type="character" w:customStyle="1" w:styleId="45">
    <w:name w:val="标题 9 Char"/>
    <w:link w:val="10"/>
    <w:qFormat/>
    <w:uiPriority w:val="0"/>
    <w:rPr>
      <w:rFonts w:ascii="Arial" w:hAnsi="Arial" w:eastAsia="黑体"/>
      <w:kern w:val="2"/>
      <w:sz w:val="21"/>
      <w:szCs w:val="21"/>
    </w:rPr>
  </w:style>
  <w:style w:type="character" w:customStyle="1" w:styleId="46">
    <w:name w:val="页眉 Char"/>
    <w:link w:val="19"/>
    <w:qFormat/>
    <w:uiPriority w:val="99"/>
    <w:rPr>
      <w:kern w:val="2"/>
      <w:sz w:val="18"/>
      <w:szCs w:val="18"/>
    </w:rPr>
  </w:style>
  <w:style w:type="character" w:customStyle="1" w:styleId="47">
    <w:name w:val="页脚 Char"/>
    <w:link w:val="18"/>
    <w:qFormat/>
    <w:uiPriority w:val="99"/>
    <w:rPr>
      <w:rFonts w:ascii="宋体"/>
      <w:kern w:val="2"/>
      <w:sz w:val="18"/>
      <w:szCs w:val="18"/>
    </w:rPr>
  </w:style>
  <w:style w:type="character" w:customStyle="1" w:styleId="48">
    <w:name w:val="批注框文本 Char"/>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Char"/>
    <w:link w:val="49"/>
    <w:qFormat/>
    <w:uiPriority w:val="29"/>
    <w:rPr>
      <w:i/>
      <w:iCs/>
      <w:color w:val="000000"/>
      <w:kern w:val="2"/>
      <w:sz w:val="21"/>
      <w:szCs w:val="21"/>
    </w:rPr>
  </w:style>
  <w:style w:type="character" w:customStyle="1" w:styleId="51">
    <w:name w:val="标题 Char"/>
    <w:link w:val="26"/>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Char"/>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2">
    <w:name w:val="脚注文本 Char"/>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Lines="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Lines="0" w:afterLines="0"/>
      <w:outlineLvl w:val="9"/>
    </w:pPr>
    <w:rPr>
      <w:rFonts w:ascii="宋体" w:eastAsia="宋体"/>
    </w:rPr>
  </w:style>
  <w:style w:type="paragraph" w:customStyle="1" w:styleId="166">
    <w:name w:val="标准文件_五级无标题"/>
    <w:basedOn w:val="106"/>
    <w:qFormat/>
    <w:uiPriority w:val="0"/>
    <w:pPr>
      <w:spacing w:beforeLines="0" w:afterLines="0"/>
      <w:outlineLvl w:val="9"/>
    </w:pPr>
    <w:rPr>
      <w:rFonts w:ascii="宋体" w:eastAsia="宋体"/>
    </w:rPr>
  </w:style>
  <w:style w:type="paragraph" w:customStyle="1" w:styleId="167">
    <w:name w:val="标准文件_三级无标题"/>
    <w:basedOn w:val="97"/>
    <w:qFormat/>
    <w:uiPriority w:val="0"/>
    <w:pPr>
      <w:spacing w:beforeLines="0" w:afterLines="0"/>
      <w:outlineLvl w:val="9"/>
    </w:pPr>
    <w:rPr>
      <w:rFonts w:ascii="宋体" w:eastAsia="宋体"/>
    </w:rPr>
  </w:style>
  <w:style w:type="paragraph" w:customStyle="1" w:styleId="168">
    <w:name w:val="标准文件_二级无标题"/>
    <w:basedOn w:val="68"/>
    <w:qFormat/>
    <w:uiPriority w:val="0"/>
    <w:pPr>
      <w:spacing w:beforeLines="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Lines="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ind w:left="0"/>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Lines="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Lines="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Lines="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Lines="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Lines="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Lines="0" w:afterLines="0" w:line="276" w:lineRule="auto"/>
      <w:outlineLvl w:val="9"/>
    </w:pPr>
    <w:rPr>
      <w:rFonts w:ascii="宋体" w:eastAsia="宋体"/>
    </w:rPr>
  </w:style>
  <w:style w:type="paragraph" w:customStyle="1" w:styleId="215">
    <w:name w:val="标准文件_附录二级无标题"/>
    <w:basedOn w:val="82"/>
    <w:qFormat/>
    <w:uiPriority w:val="0"/>
    <w:pPr>
      <w:spacing w:beforeLines="0" w:afterLines="0" w:line="276" w:lineRule="auto"/>
      <w:outlineLvl w:val="9"/>
    </w:pPr>
    <w:rPr>
      <w:rFonts w:ascii="宋体" w:eastAsia="宋体"/>
    </w:rPr>
  </w:style>
  <w:style w:type="paragraph" w:customStyle="1" w:styleId="216">
    <w:name w:val="标准文件_附录三级无标题"/>
    <w:basedOn w:val="84"/>
    <w:qFormat/>
    <w:uiPriority w:val="0"/>
    <w:pPr>
      <w:spacing w:beforeLines="0" w:afterLines="0" w:line="276" w:lineRule="auto"/>
      <w:outlineLvl w:val="9"/>
    </w:pPr>
    <w:rPr>
      <w:rFonts w:ascii="宋体" w:eastAsia="宋体"/>
    </w:rPr>
  </w:style>
  <w:style w:type="paragraph" w:customStyle="1" w:styleId="217">
    <w:name w:val="标准文件_附录四级无标题"/>
    <w:basedOn w:val="85"/>
    <w:qFormat/>
    <w:uiPriority w:val="0"/>
    <w:pPr>
      <w:spacing w:beforeLines="0" w:afterLines="0" w:line="276" w:lineRule="auto"/>
      <w:outlineLvl w:val="9"/>
    </w:pPr>
    <w:rPr>
      <w:rFonts w:ascii="宋体" w:eastAsia="宋体"/>
    </w:rPr>
  </w:style>
  <w:style w:type="paragraph" w:customStyle="1" w:styleId="218">
    <w:name w:val="标准文件_附录五级无标题"/>
    <w:basedOn w:val="87"/>
    <w:qFormat/>
    <w:uiPriority w:val="0"/>
    <w:pPr>
      <w:spacing w:beforeLines="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Lines="0" w:afterLines="0" w:line="276" w:lineRule="auto"/>
    </w:pPr>
    <w:rPr>
      <w:rFonts w:ascii="宋体" w:eastAsia="宋体"/>
    </w:rPr>
  </w:style>
  <w:style w:type="paragraph" w:customStyle="1" w:styleId="220">
    <w:name w:val="标准文件_引言二级无标题"/>
    <w:basedOn w:val="204"/>
    <w:next w:val="59"/>
    <w:qFormat/>
    <w:uiPriority w:val="0"/>
    <w:pPr>
      <w:spacing w:beforeLines="0" w:afterLines="0" w:line="276" w:lineRule="auto"/>
    </w:pPr>
    <w:rPr>
      <w:rFonts w:ascii="宋体" w:eastAsia="宋体"/>
    </w:rPr>
  </w:style>
  <w:style w:type="paragraph" w:customStyle="1" w:styleId="221">
    <w:name w:val="标准文件_引言三级无标题"/>
    <w:basedOn w:val="205"/>
    <w:qFormat/>
    <w:uiPriority w:val="0"/>
    <w:pPr>
      <w:spacing w:beforeLines="0" w:afterLines="0" w:line="276" w:lineRule="auto"/>
    </w:pPr>
    <w:rPr>
      <w:rFonts w:ascii="宋体" w:eastAsia="宋体"/>
    </w:rPr>
  </w:style>
  <w:style w:type="paragraph" w:customStyle="1" w:styleId="222">
    <w:name w:val="标准文件_引言四级无标题"/>
    <w:basedOn w:val="206"/>
    <w:next w:val="59"/>
    <w:qFormat/>
    <w:uiPriority w:val="0"/>
    <w:pPr>
      <w:spacing w:beforeLines="0" w:afterLines="0" w:line="276" w:lineRule="auto"/>
    </w:pPr>
    <w:rPr>
      <w:rFonts w:ascii="宋体" w:eastAsia="宋体"/>
    </w:rPr>
  </w:style>
  <w:style w:type="paragraph" w:customStyle="1" w:styleId="223">
    <w:name w:val="标准文件_引言五级无标题"/>
    <w:basedOn w:val="207"/>
    <w:next w:val="59"/>
    <w:qFormat/>
    <w:uiPriority w:val="0"/>
    <w:pPr>
      <w:spacing w:beforeLines="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paragraph" w:customStyle="1" w:styleId="233">
    <w:name w:val="修订1"/>
    <w:hidden/>
    <w:semiHidden/>
    <w:qFormat/>
    <w:uiPriority w:val="99"/>
    <w:rPr>
      <w:rFonts w:ascii="Calibri" w:hAnsi="Calibri" w:eastAsia="宋体" w:cs="Times New Roman"/>
      <w:kern w:val="2"/>
      <w:sz w:val="21"/>
      <w:szCs w:val="21"/>
      <w:lang w:val="en-US" w:eastAsia="zh-CN" w:bidi="ar-SA"/>
    </w:rPr>
  </w:style>
  <w:style w:type="character" w:customStyle="1" w:styleId="234">
    <w:name w:val="批注文字 Char"/>
    <w:basedOn w:val="30"/>
    <w:link w:val="13"/>
    <w:qFormat/>
    <w:uiPriority w:val="99"/>
    <w:rPr>
      <w:rFonts w:asciiTheme="minorHAnsi" w:hAnsiTheme="minorHAnsi" w:eastAsiaTheme="minorEastAsia" w:cstheme="minorBidi"/>
      <w:kern w:val="2"/>
      <w:sz w:val="21"/>
      <w:szCs w:val="22"/>
    </w:rPr>
  </w:style>
  <w:style w:type="character" w:customStyle="1" w:styleId="235">
    <w:name w:val="批注主题 Char"/>
    <w:basedOn w:val="234"/>
    <w:link w:val="27"/>
    <w:semiHidden/>
    <w:qFormat/>
    <w:uiPriority w:val="99"/>
    <w:rPr>
      <w:rFonts w:asciiTheme="minorHAnsi" w:hAnsiTheme="minorHAnsi" w:eastAsiaTheme="minorEastAsia" w:cstheme="minorBidi"/>
      <w:b/>
      <w:bCs/>
      <w:kern w:val="2"/>
      <w:sz w:val="21"/>
      <w:szCs w:val="21"/>
    </w:rPr>
  </w:style>
  <w:style w:type="character" w:customStyle="1" w:styleId="236">
    <w:name w:val="未处理的提及1"/>
    <w:basedOn w:val="30"/>
    <w:semiHidden/>
    <w:unhideWhenUsed/>
    <w:qFormat/>
    <w:uiPriority w:val="99"/>
    <w:rPr>
      <w:color w:val="605E5C"/>
      <w:shd w:val="clear" w:color="auto" w:fill="E1DFDD"/>
    </w:rPr>
  </w:style>
  <w:style w:type="paragraph" w:styleId="237">
    <w:name w:val="List Paragraph"/>
    <w:basedOn w:val="1"/>
    <w:qFormat/>
    <w:uiPriority w:val="34"/>
    <w:pPr>
      <w:ind w:firstLine="420" w:firstLineChars="200"/>
    </w:pPr>
  </w:style>
  <w:style w:type="character" w:customStyle="1" w:styleId="238">
    <w:name w:val="cf01"/>
    <w:basedOn w:val="30"/>
    <w:qFormat/>
    <w:uiPriority w:val="0"/>
    <w:rPr>
      <w:rFonts w:hint="eastAsia" w:ascii="Microsoft YaHei UI" w:hAnsi="Microsoft YaHei UI" w:eastAsia="Microsoft YaHei UI"/>
      <w:sz w:val="18"/>
      <w:szCs w:val="18"/>
    </w:rPr>
  </w:style>
  <w:style w:type="table" w:customStyle="1" w:styleId="239">
    <w:name w:val="网格型1"/>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
    <w:name w:val="网格型2"/>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41">
    <w:name w:val="前言、引言标题"/>
    <w:next w:val="242"/>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42">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43">
    <w:name w:val="列项——（一级）"/>
    <w:qFormat/>
    <w:uiPriority w:val="0"/>
    <w:pPr>
      <w:widowControl w:val="0"/>
      <w:numPr>
        <w:ilvl w:val="0"/>
        <w:numId w:val="21"/>
      </w:numPr>
      <w:jc w:val="both"/>
    </w:pPr>
    <w:rPr>
      <w:rFonts w:ascii="宋体" w:hAnsi="Times New Roman" w:eastAsia="宋体" w:cs="Times New Roman"/>
      <w:sz w:val="21"/>
      <w:lang w:val="en-US" w:eastAsia="zh-CN" w:bidi="ar-SA"/>
    </w:rPr>
  </w:style>
  <w:style w:type="paragraph" w:customStyle="1" w:styleId="244">
    <w:name w:val="字母编号列项（一级）"/>
    <w:qFormat/>
    <w:uiPriority w:val="0"/>
    <w:pPr>
      <w:numPr>
        <w:ilvl w:val="0"/>
        <w:numId w:val="32"/>
      </w:numPr>
      <w:jc w:val="both"/>
    </w:pPr>
    <w:rPr>
      <w:rFonts w:ascii="宋体" w:hAnsi="Times New Roman" w:eastAsia="宋体" w:cs="Times New Roman"/>
      <w:sz w:val="21"/>
      <w:lang w:val="en-US" w:eastAsia="zh-CN" w:bidi="ar-SA"/>
    </w:rPr>
  </w:style>
  <w:style w:type="paragraph" w:customStyle="1" w:styleId="245">
    <w:name w:val="目次、标准名称标题"/>
    <w:basedOn w:val="1"/>
    <w:next w:val="242"/>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46">
    <w:name w:val="章标题"/>
    <w:next w:val="242"/>
    <w:qFormat/>
    <w:uiPriority w:val="0"/>
    <w:pPr>
      <w:numPr>
        <w:ilvl w:val="0"/>
        <w:numId w:val="33"/>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47">
    <w:name w:val="注：（正文）"/>
    <w:basedOn w:val="248"/>
    <w:next w:val="242"/>
    <w:qFormat/>
    <w:uiPriority w:val="0"/>
    <w:pPr>
      <w:numPr>
        <w:ilvl w:val="0"/>
        <w:numId w:val="34"/>
      </w:numPr>
    </w:pPr>
  </w:style>
  <w:style w:type="paragraph" w:customStyle="1" w:styleId="248">
    <w:name w:val="注："/>
    <w:next w:val="242"/>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249">
    <w:name w:val="一级条标题"/>
    <w:next w:val="242"/>
    <w:qFormat/>
    <w:uiPriority w:val="0"/>
    <w:pPr>
      <w:numPr>
        <w:ilvl w:val="1"/>
        <w:numId w:val="33"/>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50">
    <w:name w:val="二级条标题"/>
    <w:basedOn w:val="249"/>
    <w:next w:val="242"/>
    <w:qFormat/>
    <w:uiPriority w:val="0"/>
    <w:pPr>
      <w:numPr>
        <w:ilvl w:val="2"/>
        <w:numId w:val="33"/>
      </w:numPr>
      <w:spacing w:before="50" w:after="50"/>
      <w:outlineLvl w:val="3"/>
    </w:pPr>
  </w:style>
  <w:style w:type="paragraph" w:customStyle="1" w:styleId="251">
    <w:name w:val="列项●（二级）"/>
    <w:qFormat/>
    <w:uiPriority w:val="0"/>
    <w:pPr>
      <w:numPr>
        <w:ilvl w:val="1"/>
        <w:numId w:val="21"/>
      </w:numPr>
      <w:tabs>
        <w:tab w:val="left" w:pos="840"/>
      </w:tabs>
      <w:jc w:val="both"/>
    </w:pPr>
    <w:rPr>
      <w:rFonts w:ascii="宋体" w:hAnsi="Times New Roman" w:eastAsia="宋体" w:cs="Times New Roman"/>
      <w:sz w:val="21"/>
      <w:lang w:val="en-US" w:eastAsia="zh-CN" w:bidi="ar-SA"/>
    </w:rPr>
  </w:style>
  <w:style w:type="paragraph" w:customStyle="1" w:styleId="252">
    <w:name w:val="数字编号列项（二级）"/>
    <w:qFormat/>
    <w:uiPriority w:val="0"/>
    <w:pPr>
      <w:numPr>
        <w:ilvl w:val="1"/>
        <w:numId w:val="32"/>
      </w:numPr>
      <w:jc w:val="both"/>
    </w:pPr>
    <w:rPr>
      <w:rFonts w:ascii="宋体" w:hAnsi="Times New Roman" w:eastAsia="宋体" w:cs="Times New Roman"/>
      <w:sz w:val="21"/>
      <w:lang w:val="en-US" w:eastAsia="zh-CN" w:bidi="ar-SA"/>
    </w:rPr>
  </w:style>
  <w:style w:type="paragraph" w:customStyle="1" w:styleId="253">
    <w:name w:val="三级条标题"/>
    <w:basedOn w:val="250"/>
    <w:next w:val="242"/>
    <w:qFormat/>
    <w:uiPriority w:val="0"/>
    <w:pPr>
      <w:numPr>
        <w:ilvl w:val="0"/>
        <w:numId w:val="0"/>
      </w:numPr>
      <w:outlineLvl w:val="4"/>
    </w:pPr>
  </w:style>
  <w:style w:type="paragraph" w:customStyle="1" w:styleId="254">
    <w:name w:val="正文图标题"/>
    <w:next w:val="242"/>
    <w:qFormat/>
    <w:uiPriority w:val="0"/>
    <w:pPr>
      <w:numPr>
        <w:ilvl w:val="0"/>
        <w:numId w:val="35"/>
      </w:numPr>
      <w:spacing w:before="156" w:beforeLines="50" w:after="156" w:afterLines="50"/>
      <w:jc w:val="center"/>
    </w:pPr>
    <w:rPr>
      <w:rFonts w:ascii="黑体" w:hAnsi="Times New Roman" w:eastAsia="黑体" w:cs="Times New Roman"/>
      <w:sz w:val="21"/>
      <w:lang w:val="en-US" w:eastAsia="zh-CN" w:bidi="ar-SA"/>
    </w:rPr>
  </w:style>
  <w:style w:type="paragraph" w:customStyle="1" w:styleId="255">
    <w:name w:val="示例"/>
    <w:next w:val="256"/>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256">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257">
    <w:name w:val="正文表标题"/>
    <w:next w:val="242"/>
    <w:qFormat/>
    <w:uiPriority w:val="0"/>
    <w:pPr>
      <w:numPr>
        <w:ilvl w:val="0"/>
        <w:numId w:val="16"/>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258">
    <w:name w:val="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259">
    <w:name w:val="附录图标号"/>
    <w:basedOn w:val="1"/>
    <w:qFormat/>
    <w:uiPriority w:val="0"/>
    <w:pPr>
      <w:keepNext/>
      <w:pageBreakBefore/>
      <w:widowControl/>
      <w:numPr>
        <w:ilvl w:val="0"/>
        <w:numId w:val="36"/>
      </w:numPr>
      <w:spacing w:line="14" w:lineRule="exact"/>
      <w:ind w:left="0" w:firstLine="363"/>
      <w:jc w:val="center"/>
      <w:outlineLvl w:val="0"/>
    </w:pPr>
    <w:rPr>
      <w:color w:val="FFFFFF"/>
    </w:rPr>
  </w:style>
  <w:style w:type="paragraph" w:customStyle="1" w:styleId="260">
    <w:name w:val="附录表标号"/>
    <w:basedOn w:val="1"/>
    <w:next w:val="242"/>
    <w:qFormat/>
    <w:uiPriority w:val="0"/>
    <w:pPr>
      <w:numPr>
        <w:ilvl w:val="0"/>
        <w:numId w:val="37"/>
      </w:numPr>
      <w:tabs>
        <w:tab w:val="clear" w:pos="0"/>
      </w:tabs>
      <w:spacing w:line="14" w:lineRule="exact"/>
      <w:ind w:left="811" w:hanging="448"/>
      <w:jc w:val="center"/>
      <w:outlineLvl w:val="0"/>
    </w:pPr>
    <w:rPr>
      <w:color w:val="FFFFFF"/>
    </w:rPr>
  </w:style>
  <w:style w:type="paragraph" w:customStyle="1" w:styleId="261">
    <w:name w:val="附录标识"/>
    <w:basedOn w:val="1"/>
    <w:next w:val="242"/>
    <w:qFormat/>
    <w:uiPriority w:val="0"/>
    <w:pPr>
      <w:keepNext/>
      <w:widowControl/>
      <w:numPr>
        <w:ilvl w:val="0"/>
        <w:numId w:val="4"/>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262">
    <w:name w:val="附录章标题"/>
    <w:next w:val="242"/>
    <w:qFormat/>
    <w:uiPriority w:val="0"/>
    <w:pPr>
      <w:numPr>
        <w:ilvl w:val="1"/>
        <w:numId w:val="4"/>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263">
    <w:name w:val="附录一级条标题"/>
    <w:basedOn w:val="262"/>
    <w:next w:val="242"/>
    <w:qFormat/>
    <w:uiPriority w:val="0"/>
    <w:pPr>
      <w:numPr>
        <w:ilvl w:val="2"/>
        <w:numId w:val="4"/>
      </w:numPr>
      <w:autoSpaceDN w:val="0"/>
      <w:spacing w:before="50" w:beforeLines="50" w:after="50" w:afterLines="50"/>
      <w:outlineLvl w:val="2"/>
    </w:pPr>
  </w:style>
  <w:style w:type="paragraph" w:customStyle="1" w:styleId="264">
    <w:name w:val="附录表标题"/>
    <w:basedOn w:val="1"/>
    <w:next w:val="242"/>
    <w:qFormat/>
    <w:uiPriority w:val="0"/>
    <w:pPr>
      <w:numPr>
        <w:ilvl w:val="1"/>
        <w:numId w:val="37"/>
      </w:numPr>
      <w:tabs>
        <w:tab w:val="left" w:pos="180"/>
      </w:tabs>
      <w:spacing w:before="50" w:beforeLines="50" w:after="50" w:afterLines="50"/>
      <w:ind w:left="0" w:firstLine="0"/>
      <w:jc w:val="center"/>
    </w:pPr>
    <w:rPr>
      <w:rFonts w:ascii="黑体" w:eastAsia="黑体"/>
      <w:szCs w:val="21"/>
    </w:rPr>
  </w:style>
  <w:style w:type="paragraph" w:customStyle="1" w:styleId="265">
    <w:name w:val="附录图标题"/>
    <w:basedOn w:val="1"/>
    <w:next w:val="242"/>
    <w:qFormat/>
    <w:uiPriority w:val="0"/>
    <w:pPr>
      <w:numPr>
        <w:ilvl w:val="1"/>
        <w:numId w:val="36"/>
      </w:numPr>
      <w:tabs>
        <w:tab w:val="left" w:pos="363"/>
      </w:tabs>
      <w:spacing w:before="50" w:beforeLines="50" w:after="50" w:afterLines="50"/>
      <w:ind w:left="0" w:firstLine="0"/>
      <w:jc w:val="center"/>
    </w:pPr>
    <w:rPr>
      <w:rFonts w:ascii="黑体" w:eastAsia="黑体"/>
      <w:szCs w:val="21"/>
    </w:rPr>
  </w:style>
  <w:style w:type="paragraph" w:customStyle="1" w:styleId="266">
    <w:name w:val="参考文献"/>
    <w:basedOn w:val="1"/>
    <w:next w:val="242"/>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67">
    <w:name w:val="参考文献、索引标题"/>
    <w:basedOn w:val="1"/>
    <w:next w:val="242"/>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68">
    <w:name w:val="标准书眉_奇数页"/>
    <w:next w:val="1"/>
    <w:qFormat/>
    <w:uiPriority w:val="0"/>
    <w:pPr>
      <w:tabs>
        <w:tab w:val="center" w:pos="4154"/>
        <w:tab w:val="right" w:pos="8306"/>
      </w:tabs>
      <w:spacing w:after="220"/>
      <w:jc w:val="right"/>
    </w:pPr>
    <w:rPr>
      <w:rFonts w:ascii="黑体" w:hAnsi="黑体" w:eastAsia="黑体" w:cs="Times New Roman"/>
      <w:sz w:val="21"/>
      <w:szCs w:val="21"/>
      <w:lang w:val="en-US" w:eastAsia="zh-CN" w:bidi="ar-SA"/>
    </w:rPr>
  </w:style>
  <w:style w:type="paragraph" w:customStyle="1" w:styleId="269">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270">
    <w:name w:val="样式1"/>
    <w:basedOn w:val="1"/>
    <w:qFormat/>
    <w:uiPriority w:val="0"/>
    <w:pPr>
      <w:tabs>
        <w:tab w:val="center" w:pos="4154"/>
        <w:tab w:val="right" w:pos="8306"/>
      </w:tabs>
      <w:jc w:val="right"/>
    </w:pPr>
    <w:rPr>
      <w:rFonts w:hint="eastAsia" w:ascii="黑体" w:hAnsi="黑体" w:eastAsia="黑体"/>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glossaryDocument" Target="glossary/document.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jpeg"/><Relationship Id="rId17" Type="http://schemas.openxmlformats.org/officeDocument/2006/relationships/theme" Target="theme/theme1.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34892;&#19994;&#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d56e8bc-7763-4263-952d-7db5a025a472}"/>
        <w:style w:val=""/>
        <w:category>
          <w:name w:val="常规"/>
          <w:gallery w:val="placeholder"/>
        </w:category>
        <w:types>
          <w:type w:val="bbPlcHdr"/>
        </w:types>
        <w:behaviors>
          <w:behavior w:val="content"/>
        </w:behaviors>
        <w:description w:val=""/>
        <w:guid w:val="{3d56e8bc-7763-4263-952d-7db5a025a472}"/>
      </w:docPartPr>
      <w:docPartBody>
        <w:p w14:paraId="5EDA6BF3">
          <w:pPr>
            <w:pStyle w:val="5"/>
          </w:pPr>
          <w:r>
            <w:rPr>
              <w:rStyle w:val="4"/>
              <w:rFonts w:hint="eastAsia"/>
              <w:lang w:val="en-US" w:eastAsia="zh-CN"/>
            </w:rPr>
            <w:t>标准名称</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E5CCE"/>
    <w:rsid w:val="00022895"/>
    <w:rsid w:val="0002375B"/>
    <w:rsid w:val="00024781"/>
    <w:rsid w:val="0004047C"/>
    <w:rsid w:val="0004263D"/>
    <w:rsid w:val="000448D7"/>
    <w:rsid w:val="000650DA"/>
    <w:rsid w:val="00074E54"/>
    <w:rsid w:val="00084BFA"/>
    <w:rsid w:val="00092140"/>
    <w:rsid w:val="000A0E06"/>
    <w:rsid w:val="000A2567"/>
    <w:rsid w:val="000B4924"/>
    <w:rsid w:val="000D4B3B"/>
    <w:rsid w:val="000F624B"/>
    <w:rsid w:val="000F6E6D"/>
    <w:rsid w:val="00100B7E"/>
    <w:rsid w:val="0012366E"/>
    <w:rsid w:val="00137AA5"/>
    <w:rsid w:val="00171E9C"/>
    <w:rsid w:val="00183EC4"/>
    <w:rsid w:val="0019541B"/>
    <w:rsid w:val="00195E1D"/>
    <w:rsid w:val="001A21C1"/>
    <w:rsid w:val="001E17B8"/>
    <w:rsid w:val="00207CA4"/>
    <w:rsid w:val="00212384"/>
    <w:rsid w:val="00233148"/>
    <w:rsid w:val="00235EE7"/>
    <w:rsid w:val="002418DF"/>
    <w:rsid w:val="002743D4"/>
    <w:rsid w:val="00280D6B"/>
    <w:rsid w:val="00294016"/>
    <w:rsid w:val="002A4DC3"/>
    <w:rsid w:val="002A4F7F"/>
    <w:rsid w:val="002B173C"/>
    <w:rsid w:val="002B3FC7"/>
    <w:rsid w:val="002B7592"/>
    <w:rsid w:val="002C6011"/>
    <w:rsid w:val="002C724F"/>
    <w:rsid w:val="002D617F"/>
    <w:rsid w:val="002F3386"/>
    <w:rsid w:val="00304E30"/>
    <w:rsid w:val="0031162D"/>
    <w:rsid w:val="00342A76"/>
    <w:rsid w:val="0035469E"/>
    <w:rsid w:val="00355A5E"/>
    <w:rsid w:val="003571BF"/>
    <w:rsid w:val="00382377"/>
    <w:rsid w:val="003A47DD"/>
    <w:rsid w:val="003B05FF"/>
    <w:rsid w:val="003E5CCE"/>
    <w:rsid w:val="003F4E95"/>
    <w:rsid w:val="003F52BD"/>
    <w:rsid w:val="00415472"/>
    <w:rsid w:val="00417847"/>
    <w:rsid w:val="00422CBA"/>
    <w:rsid w:val="00433D39"/>
    <w:rsid w:val="00434227"/>
    <w:rsid w:val="0043474F"/>
    <w:rsid w:val="00434888"/>
    <w:rsid w:val="0044407F"/>
    <w:rsid w:val="004573CB"/>
    <w:rsid w:val="00457A41"/>
    <w:rsid w:val="004668F4"/>
    <w:rsid w:val="004719E2"/>
    <w:rsid w:val="004B6240"/>
    <w:rsid w:val="004C7CD4"/>
    <w:rsid w:val="004D72A3"/>
    <w:rsid w:val="004F2DBE"/>
    <w:rsid w:val="0050255A"/>
    <w:rsid w:val="0052212D"/>
    <w:rsid w:val="00523152"/>
    <w:rsid w:val="00531B14"/>
    <w:rsid w:val="00557824"/>
    <w:rsid w:val="00560CB7"/>
    <w:rsid w:val="00563BCF"/>
    <w:rsid w:val="00565E89"/>
    <w:rsid w:val="00570FAA"/>
    <w:rsid w:val="005904F8"/>
    <w:rsid w:val="005A0595"/>
    <w:rsid w:val="005C3A07"/>
    <w:rsid w:val="005D1919"/>
    <w:rsid w:val="005D29FB"/>
    <w:rsid w:val="005D4768"/>
    <w:rsid w:val="005E1ED3"/>
    <w:rsid w:val="005F1F65"/>
    <w:rsid w:val="005F3BBE"/>
    <w:rsid w:val="00650029"/>
    <w:rsid w:val="00651940"/>
    <w:rsid w:val="00655A53"/>
    <w:rsid w:val="00682247"/>
    <w:rsid w:val="006871E9"/>
    <w:rsid w:val="006A3C2C"/>
    <w:rsid w:val="006E53DC"/>
    <w:rsid w:val="006F0A11"/>
    <w:rsid w:val="006F6D58"/>
    <w:rsid w:val="00714850"/>
    <w:rsid w:val="00717B56"/>
    <w:rsid w:val="0072062E"/>
    <w:rsid w:val="00722250"/>
    <w:rsid w:val="00724361"/>
    <w:rsid w:val="007541CD"/>
    <w:rsid w:val="00784C45"/>
    <w:rsid w:val="007874C9"/>
    <w:rsid w:val="007A68FD"/>
    <w:rsid w:val="007D7223"/>
    <w:rsid w:val="007F0D50"/>
    <w:rsid w:val="007F76D1"/>
    <w:rsid w:val="0080101C"/>
    <w:rsid w:val="00803617"/>
    <w:rsid w:val="008202F7"/>
    <w:rsid w:val="008519F6"/>
    <w:rsid w:val="00877977"/>
    <w:rsid w:val="00882E3E"/>
    <w:rsid w:val="008F24B7"/>
    <w:rsid w:val="008F7B03"/>
    <w:rsid w:val="00911CBD"/>
    <w:rsid w:val="00916B5E"/>
    <w:rsid w:val="00923902"/>
    <w:rsid w:val="00932F96"/>
    <w:rsid w:val="00942842"/>
    <w:rsid w:val="00962DF9"/>
    <w:rsid w:val="009644C2"/>
    <w:rsid w:val="00993179"/>
    <w:rsid w:val="009969D5"/>
    <w:rsid w:val="009A3004"/>
    <w:rsid w:val="009B07C0"/>
    <w:rsid w:val="009B2ADE"/>
    <w:rsid w:val="009B54DC"/>
    <w:rsid w:val="009C171A"/>
    <w:rsid w:val="009E77D6"/>
    <w:rsid w:val="009F0C9D"/>
    <w:rsid w:val="00A2575D"/>
    <w:rsid w:val="00A43C38"/>
    <w:rsid w:val="00A46099"/>
    <w:rsid w:val="00A8785B"/>
    <w:rsid w:val="00AA4953"/>
    <w:rsid w:val="00AB33C6"/>
    <w:rsid w:val="00AB57F8"/>
    <w:rsid w:val="00AC2341"/>
    <w:rsid w:val="00AC3134"/>
    <w:rsid w:val="00AC4A51"/>
    <w:rsid w:val="00AD48E7"/>
    <w:rsid w:val="00AF75FE"/>
    <w:rsid w:val="00B046B9"/>
    <w:rsid w:val="00B05A16"/>
    <w:rsid w:val="00B13E14"/>
    <w:rsid w:val="00B357C1"/>
    <w:rsid w:val="00B36366"/>
    <w:rsid w:val="00B40F05"/>
    <w:rsid w:val="00B543F2"/>
    <w:rsid w:val="00B55F91"/>
    <w:rsid w:val="00B60557"/>
    <w:rsid w:val="00B6205E"/>
    <w:rsid w:val="00B63BB9"/>
    <w:rsid w:val="00B73C7B"/>
    <w:rsid w:val="00B75882"/>
    <w:rsid w:val="00B76BC6"/>
    <w:rsid w:val="00B82801"/>
    <w:rsid w:val="00B842C3"/>
    <w:rsid w:val="00BA1AE3"/>
    <w:rsid w:val="00BF0B04"/>
    <w:rsid w:val="00C11E32"/>
    <w:rsid w:val="00C129D8"/>
    <w:rsid w:val="00C21539"/>
    <w:rsid w:val="00C568B1"/>
    <w:rsid w:val="00C72C34"/>
    <w:rsid w:val="00C8258D"/>
    <w:rsid w:val="00C84142"/>
    <w:rsid w:val="00C97AE5"/>
    <w:rsid w:val="00CA4B6D"/>
    <w:rsid w:val="00CD1294"/>
    <w:rsid w:val="00CF2BBD"/>
    <w:rsid w:val="00D10C6C"/>
    <w:rsid w:val="00D24F3C"/>
    <w:rsid w:val="00D27953"/>
    <w:rsid w:val="00D514CE"/>
    <w:rsid w:val="00D93ABD"/>
    <w:rsid w:val="00D94877"/>
    <w:rsid w:val="00DB086A"/>
    <w:rsid w:val="00DB476A"/>
    <w:rsid w:val="00DB5194"/>
    <w:rsid w:val="00DB600D"/>
    <w:rsid w:val="00DE0AAB"/>
    <w:rsid w:val="00E01EE6"/>
    <w:rsid w:val="00E03BD4"/>
    <w:rsid w:val="00E04D4C"/>
    <w:rsid w:val="00E22301"/>
    <w:rsid w:val="00E23089"/>
    <w:rsid w:val="00E46819"/>
    <w:rsid w:val="00E87A28"/>
    <w:rsid w:val="00ED1203"/>
    <w:rsid w:val="00EF0802"/>
    <w:rsid w:val="00EF3C55"/>
    <w:rsid w:val="00F002A7"/>
    <w:rsid w:val="00F1083A"/>
    <w:rsid w:val="00F21A41"/>
    <w:rsid w:val="00F22D58"/>
    <w:rsid w:val="00F23171"/>
    <w:rsid w:val="00F33804"/>
    <w:rsid w:val="00F645C5"/>
    <w:rsid w:val="00FA2FEA"/>
    <w:rsid w:val="00FA3CAD"/>
    <w:rsid w:val="00FB3924"/>
    <w:rsid w:val="00FB4C92"/>
    <w:rsid w:val="00FC458A"/>
    <w:rsid w:val="00FD62F4"/>
    <w:rsid w:val="00FE64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4DAF7F92AEB44C06B90263D59CCEC9A5"/>
    <w:qFormat/>
    <w:uiPriority w:val="0"/>
    <w:pPr>
      <w:widowControl w:val="0"/>
      <w:spacing w:after="160" w:line="278" w:lineRule="auto"/>
    </w:pPr>
    <w:rPr>
      <w:rFonts w:asciiTheme="minorHAnsi" w:hAnsiTheme="minorHAnsi" w:eastAsiaTheme="minorEastAsia" w:cstheme="minorBidi"/>
      <w:kern w:val="2"/>
      <w:sz w:val="22"/>
      <w:szCs w:val="24"/>
      <w:lang w:val="en-US" w:eastAsia="zh-CN" w:bidi="ar-SA"/>
    </w:rPr>
  </w:style>
  <w:style w:type="paragraph" w:customStyle="1" w:styleId="6">
    <w:name w:val="2ABC786384F94551A41C45D3BB494F58"/>
    <w:qFormat/>
    <w:uiPriority w:val="0"/>
    <w:pPr>
      <w:widowControl w:val="0"/>
      <w:spacing w:after="160" w:line="278" w:lineRule="auto"/>
    </w:pPr>
    <w:rPr>
      <w:rFonts w:asciiTheme="minorHAnsi" w:hAnsiTheme="minorHAnsi" w:eastAsiaTheme="minorEastAsia" w:cstheme="minorBidi"/>
      <w:kern w:val="2"/>
      <w:sz w:val="22"/>
      <w:szCs w:val="24"/>
      <w:lang w:val="en-US" w:eastAsia="zh-CN" w:bidi="ar-SA"/>
    </w:rPr>
  </w:style>
  <w:style w:type="paragraph" w:customStyle="1" w:styleId="7">
    <w:name w:val="1E877246301C481B81E9540BAF44D6C1"/>
    <w:qFormat/>
    <w:uiPriority w:val="0"/>
    <w:pPr>
      <w:widowControl w:val="0"/>
      <w:spacing w:after="160" w:line="278" w:lineRule="auto"/>
    </w:pPr>
    <w:rPr>
      <w:rFonts w:asciiTheme="minorHAnsi" w:hAnsiTheme="minorHAnsi" w:eastAsiaTheme="minorEastAsia" w:cstheme="minorBidi"/>
      <w:kern w:val="2"/>
      <w:sz w:val="22"/>
      <w:szCs w:val="24"/>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3073" textRotate="1"/>
    <customShpInfo spid="_x0000_s3074" textRotate="1"/>
    <customShpInfo spid="_x0000_s3077" textRotate="1"/>
    <customShpInfo spid="_x0000_s3078" textRotate="1"/>
    <customShpInfo spid="_x0000_s1026"/>
    <customShpInfo spid="_x0000_s2050"/>
    <customShpInfo spid="_x0000_s2052"/>
    <customShpInfo spid="_x0000_s2053"/>
    <customShpInfo spid="_x0000_s2054"/>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AAE767-14D6-4044-BB82-6E00695B554A}">
  <ds:schemaRefs/>
</ds:datastoreItem>
</file>

<file path=docProps/app.xml><?xml version="1.0" encoding="utf-8"?>
<Properties xmlns="http://schemas.openxmlformats.org/officeDocument/2006/extended-properties" xmlns:vt="http://schemas.openxmlformats.org/officeDocument/2006/docPropsVTypes">
  <Template>行业标准</Template>
  <Company>PCMI</Company>
  <Pages>15</Pages>
  <Words>738</Words>
  <Characters>2589</Characters>
  <Lines>93</Lines>
  <Paragraphs>26</Paragraphs>
  <TotalTime>1</TotalTime>
  <ScaleCrop>false</ScaleCrop>
  <LinksUpToDate>false</LinksUpToDate>
  <CharactersWithSpaces>2691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2024-06-19T13:27:00Z</dcterms:created>
  <dc:creator>LIJUN</dc:creator>
  <cp:lastModifiedBy>疯狂爱上番茄炒蛋</cp:lastModifiedBy>
  <cp:lastPrinted>2025-11-24T06:46:00Z</cp:lastPrinted>
  <dcterms:modified xsi:type="dcterms:W3CDTF">2026-01-12T08:53:56Z</dcterms:modified>
  <dc:title>行业标准</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2052-12.1.0.24034</vt:lpwstr>
  </property>
  <property fmtid="{D5CDD505-2E9C-101B-9397-08002B2CF9AE}" pid="16" name="ICV">
    <vt:lpwstr>8BBC398B3D0B4055B9AC53A4D47A9F5B_13</vt:lpwstr>
  </property>
  <property fmtid="{D5CDD505-2E9C-101B-9397-08002B2CF9AE}" pid="17" name="KSOTemplateDocerSaveRecord">
    <vt:lpwstr>eyJoZGlkIjoiYmQ3NjQxYmZmN2ZkODIxYWNiNTEzMzQyMTZmNzQ1MmMiLCJ1c2VySWQiOiIyNzIyNjA4NDAifQ==</vt:lpwstr>
  </property>
</Properties>
</file>