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521" w:rsidRPr="00D25115" w:rsidRDefault="00151521">
      <w:pPr>
        <w:jc w:val="center"/>
        <w:rPr>
          <w:rFonts w:cs="宋体"/>
          <w:b/>
          <w:bCs/>
          <w:sz w:val="30"/>
          <w:szCs w:val="30"/>
        </w:rPr>
      </w:pPr>
      <w:r w:rsidRPr="00D25115">
        <w:rPr>
          <w:rFonts w:cs="宋体" w:hint="eastAsia"/>
          <w:b/>
          <w:bCs/>
          <w:sz w:val="24"/>
          <w:szCs w:val="24"/>
        </w:rPr>
        <w:t>写给天堂的外公</w:t>
      </w:r>
      <w:bookmarkStart w:id="0" w:name="_GoBack"/>
      <w:bookmarkEnd w:id="0"/>
    </w:p>
    <w:p w:rsidR="00151521" w:rsidRPr="00D25115" w:rsidRDefault="00151521">
      <w:pPr>
        <w:jc w:val="center"/>
        <w:rPr>
          <w:rFonts w:cs="宋体"/>
          <w:b/>
          <w:bCs/>
          <w:sz w:val="24"/>
          <w:szCs w:val="24"/>
        </w:rPr>
      </w:pPr>
      <w:r w:rsidRPr="00D25115">
        <w:rPr>
          <w:rFonts w:cs="宋体"/>
          <w:b/>
          <w:bCs/>
          <w:sz w:val="24"/>
          <w:szCs w:val="24"/>
        </w:rPr>
        <w:t xml:space="preserve">           </w:t>
      </w:r>
      <w:r w:rsidRPr="00D25115">
        <w:rPr>
          <w:rFonts w:cs="宋体" w:hint="eastAsia"/>
          <w:b/>
          <w:bCs/>
          <w:sz w:val="24"/>
          <w:szCs w:val="24"/>
        </w:rPr>
        <w:t>人文管理学院</w:t>
      </w:r>
      <w:r w:rsidRPr="00D25115">
        <w:rPr>
          <w:rFonts w:cs="宋体"/>
          <w:b/>
          <w:bCs/>
          <w:sz w:val="24"/>
          <w:szCs w:val="24"/>
        </w:rPr>
        <w:t xml:space="preserve">   </w:t>
      </w:r>
      <w:r w:rsidRPr="00D25115">
        <w:rPr>
          <w:rFonts w:cs="宋体" w:hint="eastAsia"/>
          <w:b/>
          <w:bCs/>
          <w:sz w:val="24"/>
          <w:szCs w:val="24"/>
        </w:rPr>
        <w:t>张媛</w:t>
      </w:r>
    </w:p>
    <w:p w:rsidR="00151521" w:rsidRPr="00D25115" w:rsidRDefault="00151521">
      <w:pPr>
        <w:rPr>
          <w:rFonts w:cs="Times New Roman"/>
          <w:sz w:val="24"/>
          <w:szCs w:val="24"/>
        </w:rPr>
      </w:pPr>
      <w:r w:rsidRPr="00D25115">
        <w:rPr>
          <w:rFonts w:cs="宋体" w:hint="eastAsia"/>
          <w:sz w:val="24"/>
          <w:szCs w:val="24"/>
        </w:rPr>
        <w:t>外公：</w:t>
      </w:r>
    </w:p>
    <w:p w:rsidR="00151521" w:rsidRPr="00D25115" w:rsidRDefault="00151521" w:rsidP="00D25115">
      <w:pPr>
        <w:ind w:firstLineChars="200" w:firstLine="31680"/>
        <w:rPr>
          <w:sz w:val="24"/>
          <w:szCs w:val="24"/>
        </w:rPr>
      </w:pPr>
      <w:r w:rsidRPr="00D25115">
        <w:rPr>
          <w:rFonts w:cs="宋体" w:hint="eastAsia"/>
          <w:sz w:val="24"/>
          <w:szCs w:val="24"/>
        </w:rPr>
        <w:t>转眼间，我们天人永别已三载，您在天堂还好吗？孤单吗？孙女特别想您，您知道吗？有人说父母是孩子的整个世界，但是在我的人生道路上，您却是给我最多疼爱的人，我永远怀念那些和您在一起的快乐时光！</w:t>
      </w:r>
      <w:r w:rsidRPr="00D25115">
        <w:rPr>
          <w:sz w:val="24"/>
          <w:szCs w:val="24"/>
        </w:rPr>
        <w:t xml:space="preserve"> </w:t>
      </w:r>
    </w:p>
    <w:p w:rsidR="00151521" w:rsidRPr="00D25115" w:rsidRDefault="00151521" w:rsidP="00D25115">
      <w:pPr>
        <w:ind w:firstLineChars="200" w:firstLine="31680"/>
        <w:rPr>
          <w:rFonts w:cs="Times New Roman"/>
          <w:sz w:val="24"/>
          <w:szCs w:val="24"/>
        </w:rPr>
      </w:pPr>
      <w:r w:rsidRPr="00D25115">
        <w:rPr>
          <w:rFonts w:cs="宋体" w:hint="eastAsia"/>
          <w:sz w:val="24"/>
          <w:szCs w:val="24"/>
        </w:rPr>
        <w:t>外公，您知道吗？小时候您送我回家的时候，总是爱走那条黄土路，那条路好长啊，土又多，车一过来就扬起一层土，弄得人满头满脸都是，我极不喜欢，走着走着我就没有耐心了，一会在前面跑跑，一会在路边看看，这时候您总是背着手，目光坚定，脚板沉稳踏实，不管我听不听，您总要把您的话絮絮叨叨一遍：走路要靠右手边走，等车过去了你再过马路，不要坐三个轮子的车，不安全，要坐四个轮子的，稳定性好，不要和汽车抢行，车来了让一让……那时候我总觉得那条路好长啊，走不到头，还有您的话也好长，永远也说不完。南韩到陈王，陈王到南韩，来来回回，反反复复，那条路从黄土路变成了石子路，再由石子路变成了柏油路，我已经记不清您带我走过多少次了，也记不清相同的话您给我说过多少次了，可是现在，那条路上已经没有土了，我却再也听不到您说的话了！</w:t>
      </w:r>
    </w:p>
    <w:p w:rsidR="00151521" w:rsidRPr="00D25115" w:rsidRDefault="00151521" w:rsidP="00D25115">
      <w:pPr>
        <w:ind w:firstLineChars="200" w:firstLine="31680"/>
        <w:rPr>
          <w:rFonts w:cs="Times New Roman"/>
          <w:sz w:val="24"/>
          <w:szCs w:val="24"/>
        </w:rPr>
      </w:pPr>
      <w:r w:rsidRPr="00D25115">
        <w:rPr>
          <w:rFonts w:cs="宋体" w:hint="eastAsia"/>
          <w:sz w:val="24"/>
          <w:szCs w:val="24"/>
        </w:rPr>
        <w:t>外公，您还记得吗？小时候我特别任性，下雨天非跟您要大大泡泡糖吃，那时候农村都是土路，一下雨，路就特别泥泞不好走，您就背着我深一脚浅一脚的来到小卖部，给我买上糖，我不哭了，可您全身都湿了。</w:t>
      </w:r>
    </w:p>
    <w:p w:rsidR="00151521" w:rsidRPr="00D25115" w:rsidRDefault="00151521" w:rsidP="00D25115">
      <w:pPr>
        <w:ind w:firstLineChars="200" w:firstLine="31680"/>
        <w:rPr>
          <w:rFonts w:cs="Times New Roman"/>
          <w:sz w:val="24"/>
          <w:szCs w:val="24"/>
        </w:rPr>
      </w:pPr>
      <w:r w:rsidRPr="00D25115">
        <w:rPr>
          <w:rFonts w:cs="宋体" w:hint="eastAsia"/>
          <w:sz w:val="24"/>
          <w:szCs w:val="24"/>
        </w:rPr>
        <w:t>外公，还有小时候看电视，每次我都像个将军，止高气昂，霸着台不让您换，您想看新闻，想看戏，可那个时间刚好是播动画片，我怎么能舍得错过好看的动画片啊，每次争执下来的结果都是我赢，这时候您总是说：“对了，我就把我娃让一回，我不看新闻了”，可这一让就没了限度，每次都是我优先，您又说：“你每次来，爷就看不成新闻了”，我就得意的笑……</w:t>
      </w:r>
    </w:p>
    <w:p w:rsidR="00151521" w:rsidRPr="00D25115" w:rsidRDefault="00151521" w:rsidP="00D25115">
      <w:pPr>
        <w:ind w:firstLineChars="200" w:firstLine="31680"/>
        <w:rPr>
          <w:rFonts w:cs="Times New Roman"/>
          <w:sz w:val="24"/>
          <w:szCs w:val="24"/>
        </w:rPr>
      </w:pPr>
      <w:r w:rsidRPr="00D25115">
        <w:rPr>
          <w:rFonts w:cs="宋体" w:hint="eastAsia"/>
          <w:sz w:val="24"/>
          <w:szCs w:val="24"/>
        </w:rPr>
        <w:t>外公，小时候的冬天特别冷，尤其是早上，我的小手冻得通红，二舅家的孩子被爸爸攥着暖手，看得我羡慕，您走过来让我把手放在您粗糙的掌心，我马上感觉不冷了……</w:t>
      </w:r>
    </w:p>
    <w:p w:rsidR="00151521" w:rsidRPr="00D25115" w:rsidRDefault="00151521" w:rsidP="00D25115">
      <w:pPr>
        <w:ind w:firstLineChars="200" w:firstLine="31680"/>
        <w:rPr>
          <w:rFonts w:cs="Times New Roman"/>
          <w:sz w:val="24"/>
          <w:szCs w:val="24"/>
        </w:rPr>
      </w:pPr>
      <w:r w:rsidRPr="00D25115">
        <w:rPr>
          <w:rFonts w:cs="宋体" w:hint="eastAsia"/>
          <w:sz w:val="24"/>
          <w:szCs w:val="24"/>
        </w:rPr>
        <w:t>还有，黄昏的时候，小伙伴们一个一个被爸爸妈妈叫回家吃晚饭了，就剩我一个人，看到黑黑的屋子，我害怕不敢回去，就站在路口眼巴巴的望着，一看到你高大的身躯映入眼帘，我就欣喜若狂，赶紧跑过去，那时候您总是拉个驾子车，外婆在后面掀着，我说别人家的孩子都被父母叫回家吃饭了，您说“走，咱也回去吃饭”……</w:t>
      </w:r>
    </w:p>
    <w:p w:rsidR="00151521" w:rsidRPr="00D25115" w:rsidRDefault="00151521">
      <w:pPr>
        <w:rPr>
          <w:rFonts w:cs="Times New Roman"/>
          <w:sz w:val="24"/>
          <w:szCs w:val="24"/>
        </w:rPr>
      </w:pPr>
      <w:r w:rsidRPr="00D25115">
        <w:rPr>
          <w:rFonts w:cs="宋体"/>
          <w:sz w:val="24"/>
          <w:szCs w:val="24"/>
        </w:rPr>
        <w:t xml:space="preserve">    </w:t>
      </w:r>
      <w:r w:rsidRPr="00D25115">
        <w:rPr>
          <w:rFonts w:cs="宋体" w:hint="eastAsia"/>
          <w:sz w:val="24"/>
          <w:szCs w:val="24"/>
        </w:rPr>
        <w:t>外公，小时侯的时光很短又很长，在成长的道路上是您用爱撑起了我的一片天空，扶持着我走的更远。我考上大学了，考上研究生了，每次回去，您都问我学业重不重，课多不多，您总说要我和同学、老师搞好关系，要做事先做人……我毕业了，工作了，您总是问我领导安排的工作重不重，我能拿的动不……外公，您的话我一直都记着。</w:t>
      </w:r>
    </w:p>
    <w:p w:rsidR="00151521" w:rsidRPr="00D25115" w:rsidRDefault="00151521" w:rsidP="00D25115">
      <w:pPr>
        <w:ind w:firstLineChars="200" w:firstLine="31680"/>
        <w:rPr>
          <w:rFonts w:cs="Times New Roman"/>
          <w:sz w:val="24"/>
          <w:szCs w:val="24"/>
        </w:rPr>
      </w:pPr>
      <w:r w:rsidRPr="00D25115">
        <w:rPr>
          <w:rFonts w:cs="宋体" w:hint="eastAsia"/>
          <w:sz w:val="24"/>
          <w:szCs w:val="24"/>
        </w:rPr>
        <w:t>转眼间，我已经长的很大了，结了婚也生了子，可外公，您却渐渐衰老了，脚板不再坚实，肩膀不再宽厚，高大的身才也变的佝偻了，您的腿脚不再灵活需要拄拐杖，说话声音也不如以前洪亮，家里来人您说一会话就打瞌睡，风一吹您就鼻涕眼泪流淌……看到您这样，我心里很难受，可您的目光仍然是智慧的，脾气仍旧是倔强的，每次我回去，您都要撑着跟我说会话，关心我的工作和生活！</w:t>
      </w:r>
    </w:p>
    <w:p w:rsidR="00151521" w:rsidRPr="00D25115" w:rsidRDefault="00151521" w:rsidP="00D25115">
      <w:pPr>
        <w:ind w:firstLineChars="200" w:firstLine="31680"/>
        <w:rPr>
          <w:rFonts w:cs="Times New Roman"/>
          <w:sz w:val="24"/>
          <w:szCs w:val="24"/>
        </w:rPr>
      </w:pPr>
      <w:r w:rsidRPr="00D25115">
        <w:rPr>
          <w:rFonts w:cs="宋体" w:hint="eastAsia"/>
          <w:sz w:val="24"/>
          <w:szCs w:val="24"/>
        </w:rPr>
        <w:t>外公，我永远忘记不了那个早晨，您谁都没等，您就自己静静的睡了，等我们所有人回去的时候，只看到您平静的容颜，安详的躺着……</w:t>
      </w:r>
    </w:p>
    <w:p w:rsidR="00151521" w:rsidRPr="00D25115" w:rsidRDefault="00151521" w:rsidP="00D25115">
      <w:pPr>
        <w:ind w:firstLineChars="200" w:firstLine="31680"/>
        <w:rPr>
          <w:rFonts w:cs="Times New Roman"/>
          <w:sz w:val="24"/>
          <w:szCs w:val="24"/>
        </w:rPr>
      </w:pPr>
      <w:r w:rsidRPr="00D25115">
        <w:rPr>
          <w:rFonts w:cs="宋体" w:hint="eastAsia"/>
          <w:sz w:val="24"/>
          <w:szCs w:val="24"/>
        </w:rPr>
        <w:t>外公，我知道您想我了，您想见见您的小重孙，因为您跟妈妈提过想让我带孩子回去给您看看，但是您又怕我们忙，又说算了！您总是这样替别人考虑，可是孙女太混帐，连您最后一个心愿也没满足，就让您去了……</w:t>
      </w:r>
    </w:p>
    <w:p w:rsidR="00151521" w:rsidRPr="00D25115" w:rsidRDefault="00151521" w:rsidP="00D25115">
      <w:pPr>
        <w:ind w:firstLineChars="200" w:firstLine="31680"/>
        <w:rPr>
          <w:rFonts w:cs="Times New Roman"/>
          <w:sz w:val="24"/>
          <w:szCs w:val="24"/>
        </w:rPr>
      </w:pPr>
      <w:r w:rsidRPr="00D25115">
        <w:rPr>
          <w:rFonts w:cs="宋体" w:hint="eastAsia"/>
          <w:sz w:val="24"/>
          <w:szCs w:val="24"/>
        </w:rPr>
        <w:t>外公，您走了，以后再也没有人像您那样在那条路上陪我说话了；再也没有人容忍我的任性了；再也没有人给我暖手，问我工作能拿得动不……</w:t>
      </w:r>
    </w:p>
    <w:p w:rsidR="00151521" w:rsidRPr="00D25115" w:rsidRDefault="00151521">
      <w:pPr>
        <w:rPr>
          <w:rFonts w:cs="Times New Roman"/>
          <w:sz w:val="24"/>
          <w:szCs w:val="24"/>
        </w:rPr>
      </w:pPr>
      <w:r w:rsidRPr="00D25115">
        <w:rPr>
          <w:rFonts w:cs="宋体"/>
          <w:sz w:val="24"/>
          <w:szCs w:val="24"/>
        </w:rPr>
        <w:t xml:space="preserve">    </w:t>
      </w:r>
      <w:r w:rsidRPr="00D25115">
        <w:rPr>
          <w:rFonts w:cs="宋体" w:hint="eastAsia"/>
          <w:sz w:val="24"/>
          <w:szCs w:val="24"/>
        </w:rPr>
        <w:t>外公，如果有来世，请还让我做您的孙女，我保证听您的话，不再任性！</w:t>
      </w:r>
    </w:p>
    <w:p w:rsidR="00151521" w:rsidRPr="00D25115" w:rsidRDefault="00151521">
      <w:pPr>
        <w:rPr>
          <w:rFonts w:cs="Times New Roman"/>
          <w:sz w:val="24"/>
          <w:szCs w:val="24"/>
        </w:rPr>
      </w:pPr>
      <w:r w:rsidRPr="00D25115">
        <w:rPr>
          <w:rFonts w:cs="宋体"/>
          <w:sz w:val="24"/>
          <w:szCs w:val="24"/>
        </w:rPr>
        <w:t xml:space="preserve">    </w:t>
      </w:r>
      <w:r w:rsidRPr="00D25115">
        <w:rPr>
          <w:rFonts w:cs="宋体" w:hint="eastAsia"/>
          <w:sz w:val="24"/>
          <w:szCs w:val="24"/>
        </w:rPr>
        <w:t>愿您在天堂一切安好！</w:t>
      </w:r>
    </w:p>
    <w:p w:rsidR="00151521" w:rsidRPr="00D25115" w:rsidRDefault="00151521" w:rsidP="00D25115">
      <w:pPr>
        <w:ind w:firstLineChars="200" w:firstLine="31680"/>
        <w:rPr>
          <w:sz w:val="24"/>
          <w:szCs w:val="24"/>
        </w:rPr>
      </w:pPr>
      <w:r w:rsidRPr="00D25115">
        <w:rPr>
          <w:sz w:val="24"/>
          <w:szCs w:val="24"/>
        </w:rPr>
        <w:t xml:space="preserve">   </w:t>
      </w:r>
    </w:p>
    <w:p w:rsidR="00151521" w:rsidRPr="00D25115" w:rsidRDefault="00151521">
      <w:pPr>
        <w:rPr>
          <w:sz w:val="24"/>
          <w:szCs w:val="24"/>
        </w:rPr>
      </w:pPr>
    </w:p>
    <w:p w:rsidR="00151521" w:rsidRPr="00D25115" w:rsidRDefault="00151521" w:rsidP="00D25115">
      <w:pPr>
        <w:ind w:firstLineChars="200" w:firstLine="31680"/>
        <w:rPr>
          <w:sz w:val="24"/>
          <w:szCs w:val="24"/>
        </w:rPr>
      </w:pPr>
    </w:p>
    <w:p w:rsidR="00151521" w:rsidRPr="00D25115" w:rsidRDefault="00151521" w:rsidP="00D25115">
      <w:pPr>
        <w:ind w:firstLineChars="200" w:firstLine="31680"/>
        <w:rPr>
          <w:rFonts w:cs="Times New Roman"/>
          <w:sz w:val="24"/>
          <w:szCs w:val="24"/>
        </w:rPr>
      </w:pPr>
      <w:r w:rsidRPr="00D25115">
        <w:rPr>
          <w:sz w:val="24"/>
          <w:szCs w:val="24"/>
        </w:rPr>
        <w:t xml:space="preserve">                                      </w:t>
      </w:r>
      <w:r w:rsidRPr="00D25115">
        <w:rPr>
          <w:rFonts w:cs="宋体" w:hint="eastAsia"/>
          <w:sz w:val="24"/>
          <w:szCs w:val="24"/>
        </w:rPr>
        <w:t>您的外孙女：张媛</w:t>
      </w:r>
    </w:p>
    <w:p w:rsidR="00151521" w:rsidRPr="00D25115" w:rsidRDefault="00151521" w:rsidP="00D25115">
      <w:pPr>
        <w:ind w:firstLineChars="200" w:firstLine="31680"/>
        <w:rPr>
          <w:rFonts w:cs="Times New Roman"/>
          <w:sz w:val="24"/>
          <w:szCs w:val="24"/>
        </w:rPr>
      </w:pPr>
      <w:r w:rsidRPr="00D25115">
        <w:rPr>
          <w:sz w:val="24"/>
          <w:szCs w:val="24"/>
        </w:rPr>
        <w:t xml:space="preserve">                                      2016</w:t>
      </w:r>
      <w:r w:rsidRPr="00D25115">
        <w:rPr>
          <w:rFonts w:cs="宋体" w:hint="eastAsia"/>
          <w:sz w:val="24"/>
          <w:szCs w:val="24"/>
        </w:rPr>
        <w:t>年</w:t>
      </w:r>
      <w:r w:rsidRPr="00D25115">
        <w:rPr>
          <w:sz w:val="24"/>
          <w:szCs w:val="24"/>
        </w:rPr>
        <w:t>5</w:t>
      </w:r>
      <w:r w:rsidRPr="00D25115">
        <w:rPr>
          <w:rFonts w:cs="宋体" w:hint="eastAsia"/>
          <w:sz w:val="24"/>
          <w:szCs w:val="24"/>
        </w:rPr>
        <w:t>月</w:t>
      </w:r>
      <w:r w:rsidRPr="00D25115">
        <w:rPr>
          <w:sz w:val="24"/>
          <w:szCs w:val="24"/>
        </w:rPr>
        <w:t>19</w:t>
      </w:r>
      <w:r w:rsidRPr="00D25115">
        <w:rPr>
          <w:rFonts w:cs="宋体" w:hint="eastAsia"/>
          <w:sz w:val="24"/>
          <w:szCs w:val="24"/>
        </w:rPr>
        <w:t>日</w:t>
      </w:r>
    </w:p>
    <w:p w:rsidR="00151521" w:rsidRPr="00D25115" w:rsidRDefault="00151521" w:rsidP="00D25115">
      <w:pPr>
        <w:ind w:firstLineChars="200" w:firstLine="31680"/>
        <w:rPr>
          <w:rFonts w:cs="Times New Roman"/>
          <w:sz w:val="24"/>
          <w:szCs w:val="24"/>
        </w:rPr>
      </w:pPr>
    </w:p>
    <w:sectPr w:rsidR="00151521" w:rsidRPr="00D25115" w:rsidSect="00B66F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59E1"/>
    <w:rsid w:val="00084B4F"/>
    <w:rsid w:val="00151521"/>
    <w:rsid w:val="001E7601"/>
    <w:rsid w:val="0029552A"/>
    <w:rsid w:val="002C0B7F"/>
    <w:rsid w:val="002F7313"/>
    <w:rsid w:val="00397E76"/>
    <w:rsid w:val="0042765D"/>
    <w:rsid w:val="004651C9"/>
    <w:rsid w:val="00483D16"/>
    <w:rsid w:val="004A6AF3"/>
    <w:rsid w:val="004E39E3"/>
    <w:rsid w:val="005019D5"/>
    <w:rsid w:val="0057207D"/>
    <w:rsid w:val="005D5BB1"/>
    <w:rsid w:val="005F4D93"/>
    <w:rsid w:val="006301D1"/>
    <w:rsid w:val="00663EF6"/>
    <w:rsid w:val="00666D93"/>
    <w:rsid w:val="006749F1"/>
    <w:rsid w:val="00693E06"/>
    <w:rsid w:val="006D3097"/>
    <w:rsid w:val="006E5253"/>
    <w:rsid w:val="00727254"/>
    <w:rsid w:val="00733FA7"/>
    <w:rsid w:val="00742CC3"/>
    <w:rsid w:val="00743E90"/>
    <w:rsid w:val="0074781A"/>
    <w:rsid w:val="007968F3"/>
    <w:rsid w:val="008576B5"/>
    <w:rsid w:val="0088155C"/>
    <w:rsid w:val="00892149"/>
    <w:rsid w:val="008D0504"/>
    <w:rsid w:val="008E7DC9"/>
    <w:rsid w:val="009061C4"/>
    <w:rsid w:val="009362E8"/>
    <w:rsid w:val="00956EFC"/>
    <w:rsid w:val="00993605"/>
    <w:rsid w:val="009D59E1"/>
    <w:rsid w:val="00A061D0"/>
    <w:rsid w:val="00AA7724"/>
    <w:rsid w:val="00AE513F"/>
    <w:rsid w:val="00AF1BB5"/>
    <w:rsid w:val="00B43B6D"/>
    <w:rsid w:val="00B44DF9"/>
    <w:rsid w:val="00B66F01"/>
    <w:rsid w:val="00BD4D58"/>
    <w:rsid w:val="00C558FC"/>
    <w:rsid w:val="00C92A24"/>
    <w:rsid w:val="00CA2A4D"/>
    <w:rsid w:val="00CE1128"/>
    <w:rsid w:val="00CF76E1"/>
    <w:rsid w:val="00D25115"/>
    <w:rsid w:val="00D31FE8"/>
    <w:rsid w:val="00D51501"/>
    <w:rsid w:val="00D95D12"/>
    <w:rsid w:val="00DD3A24"/>
    <w:rsid w:val="00DE4A91"/>
    <w:rsid w:val="00E60915"/>
    <w:rsid w:val="00E86840"/>
    <w:rsid w:val="00ED4F1A"/>
    <w:rsid w:val="00EE77DD"/>
    <w:rsid w:val="00F27B2F"/>
    <w:rsid w:val="00F75C28"/>
    <w:rsid w:val="00F84B72"/>
    <w:rsid w:val="00FF61B4"/>
    <w:rsid w:val="3030154A"/>
    <w:rsid w:val="3FDC10A5"/>
    <w:rsid w:val="61697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6F01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66F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66F01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B66F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66F01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D2511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376F"/>
    <w:rPr>
      <w:rFonts w:cs="Calibri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2</Pages>
  <Words>248</Words>
  <Characters>1414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X</cp:lastModifiedBy>
  <cp:revision>56</cp:revision>
  <cp:lastPrinted>2016-05-20T03:34:00Z</cp:lastPrinted>
  <dcterms:created xsi:type="dcterms:W3CDTF">2016-05-03T06:47:00Z</dcterms:created>
  <dcterms:modified xsi:type="dcterms:W3CDTF">2016-05-20T03:38:00Z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